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1C9F01C8"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Pr="00601E1B">
        <w:rPr>
          <w:rFonts w:ascii="Arial" w:hAnsi="Arial" w:cs="Arial"/>
          <w:b/>
          <w:sz w:val="22"/>
          <w:szCs w:val="24"/>
        </w:rPr>
        <w:t>Ad-Hoc Meeting 1901</w:t>
      </w:r>
      <w:r w:rsidRPr="00B30F45">
        <w:rPr>
          <w:rFonts w:ascii="Arial" w:hAnsi="Arial" w:cs="Arial"/>
          <w:b/>
          <w:sz w:val="22"/>
          <w:szCs w:val="24"/>
        </w:rPr>
        <w:tab/>
        <w:t>R1-1</w:t>
      </w:r>
      <w:r>
        <w:rPr>
          <w:rFonts w:ascii="Arial" w:hAnsi="Arial" w:cs="Arial"/>
          <w:b/>
          <w:sz w:val="22"/>
          <w:szCs w:val="24"/>
        </w:rPr>
        <w:t>9</w:t>
      </w:r>
      <w:r w:rsidR="00314FAE">
        <w:rPr>
          <w:rFonts w:ascii="Arial" w:hAnsi="Arial" w:cs="Arial"/>
          <w:b/>
          <w:sz w:val="22"/>
          <w:szCs w:val="24"/>
        </w:rPr>
        <w:t>00922</w:t>
      </w:r>
    </w:p>
    <w:p w14:paraId="7A250CD0" w14:textId="77777777" w:rsidR="00471901" w:rsidRPr="00B30F45" w:rsidRDefault="00471901" w:rsidP="00471901">
      <w:pPr>
        <w:pStyle w:val="Footer"/>
        <w:jc w:val="both"/>
        <w:rPr>
          <w:rFonts w:cs="Arial"/>
          <w:i w:val="0"/>
          <w:sz w:val="24"/>
          <w:szCs w:val="24"/>
        </w:rPr>
      </w:pPr>
      <w:r w:rsidRPr="00601E1B">
        <w:rPr>
          <w:rFonts w:cs="Arial"/>
          <w:i w:val="0"/>
          <w:sz w:val="24"/>
          <w:szCs w:val="24"/>
        </w:rPr>
        <w:t>Taipei, Taiwan</w:t>
      </w:r>
      <w:r>
        <w:rPr>
          <w:rFonts w:cs="Arial"/>
          <w:i w:val="0"/>
          <w:sz w:val="24"/>
          <w:szCs w:val="24"/>
        </w:rPr>
        <w:t xml:space="preserve">, </w:t>
      </w:r>
      <w:r w:rsidRPr="00601E1B">
        <w:rPr>
          <w:rFonts w:cs="Arial"/>
          <w:i w:val="0"/>
          <w:sz w:val="24"/>
          <w:szCs w:val="24"/>
        </w:rPr>
        <w:t>21st – 25th January, 2019</w:t>
      </w:r>
    </w:p>
    <w:p w14:paraId="7A697208" w14:textId="77777777" w:rsidR="00471901" w:rsidRPr="00B30F45" w:rsidRDefault="00471901" w:rsidP="00471901">
      <w:pPr>
        <w:pStyle w:val="Footer"/>
        <w:jc w:val="both"/>
        <w:rPr>
          <w:noProof w:val="0"/>
          <w:sz w:val="16"/>
        </w:rPr>
      </w:pPr>
    </w:p>
    <w:p w14:paraId="5A36CDBF" w14:textId="0C40B97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00471901">
        <w:rPr>
          <w:rFonts w:ascii="Arial" w:hAnsi="Arial"/>
          <w:sz w:val="24"/>
        </w:rPr>
        <w:t>2.13.</w:t>
      </w:r>
      <w:r w:rsidR="002368CE">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9416378"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68CE">
        <w:rPr>
          <w:rFonts w:ascii="Arial" w:hAnsi="Arial"/>
          <w:sz w:val="24"/>
        </w:rPr>
        <w:t xml:space="preserve">Solutions for Fast </w:t>
      </w:r>
      <w:r w:rsidR="00B3148D">
        <w:rPr>
          <w:rFonts w:ascii="Arial" w:hAnsi="Arial"/>
          <w:sz w:val="24"/>
        </w:rPr>
        <w:t xml:space="preserve">SCG and </w:t>
      </w:r>
      <w:proofErr w:type="spellStart"/>
      <w:r w:rsidR="002368CE">
        <w:rPr>
          <w:rFonts w:ascii="Arial" w:hAnsi="Arial"/>
          <w:sz w:val="24"/>
        </w:rPr>
        <w:t>SCell</w:t>
      </w:r>
      <w:proofErr w:type="spellEnd"/>
      <w:r w:rsidR="002368CE">
        <w:rPr>
          <w:rFonts w:ascii="Arial" w:hAnsi="Arial"/>
          <w:sz w:val="24"/>
        </w:rPr>
        <w:t xml:space="preserve"> Activation</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6B592730" w:rsidR="002F74E8" w:rsidRDefault="001B661F" w:rsidP="006A4AB6">
      <w:pPr>
        <w:overflowPunct/>
        <w:autoSpaceDE/>
        <w:autoSpaceDN/>
        <w:adjustRightInd/>
        <w:spacing w:after="0"/>
        <w:textAlignment w:val="auto"/>
      </w:pPr>
      <w:r>
        <w:t xml:space="preserve">Fast </w:t>
      </w:r>
      <w:proofErr w:type="spellStart"/>
      <w:r>
        <w:t>SCell</w:t>
      </w:r>
      <w:proofErr w:type="spellEnd"/>
      <w:r>
        <w:t xml:space="preserve"> activation </w:t>
      </w:r>
      <w:r w:rsidR="00316842">
        <w:t xml:space="preserve">for NR is being studied for UE power saving as well as latency reduction. </w:t>
      </w:r>
      <w:r w:rsidR="00544425">
        <w:t xml:space="preserve">It will be discussed under this sub-agenda in terms of the </w:t>
      </w:r>
      <w:r w:rsidRPr="001B661F">
        <w:t>RAN1 impact on support of efficient and low latency serving cell configuration/activation/setup</w:t>
      </w:r>
      <w:r w:rsidR="002F74E8">
        <w:t>.</w:t>
      </w:r>
    </w:p>
    <w:p w14:paraId="2B545755" w14:textId="2FEC63C0" w:rsidR="00E32627" w:rsidRDefault="00E32627" w:rsidP="00E77B90">
      <w:pPr>
        <w:tabs>
          <w:tab w:val="left" w:pos="720"/>
        </w:tabs>
        <w:overflowPunct/>
        <w:autoSpaceDE/>
        <w:autoSpaceDN/>
        <w:adjustRightInd/>
        <w:spacing w:after="120"/>
        <w:textAlignment w:val="auto"/>
      </w:pPr>
    </w:p>
    <w:p w14:paraId="0084B046" w14:textId="5CF0D2A3" w:rsidR="009B719B" w:rsidRDefault="00471901" w:rsidP="00242674">
      <w:pPr>
        <w:pStyle w:val="Heading1"/>
      </w:pPr>
      <w:r>
        <w:t>Discussion</w:t>
      </w:r>
    </w:p>
    <w:p w14:paraId="1DCD9567" w14:textId="17FDE202" w:rsidR="00D916B3" w:rsidRPr="00D916B3" w:rsidRDefault="00D916B3" w:rsidP="00D916B3">
      <w:pPr>
        <w:pStyle w:val="Heading2"/>
      </w:pPr>
      <w:r>
        <w:t xml:space="preserve">Fast </w:t>
      </w:r>
      <w:proofErr w:type="spellStart"/>
      <w:r>
        <w:t>SCell</w:t>
      </w:r>
      <w:proofErr w:type="spellEnd"/>
      <w:r>
        <w:t xml:space="preserve"> Activation/Deactivation</w:t>
      </w:r>
    </w:p>
    <w:p w14:paraId="2785946C" w14:textId="63CEE31F" w:rsidR="009C3A3A" w:rsidRDefault="009C3A3A" w:rsidP="009C3A3A">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rsidR="00F041BF">
        <w:t>improving power efficiency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4A9BC8E1" w14:textId="66137F49" w:rsidR="009C3A3A" w:rsidRDefault="009C3A3A" w:rsidP="009C3A3A">
      <w:r>
        <w:fldChar w:fldCharType="begin"/>
      </w:r>
      <w:r>
        <w:instrText xml:space="preserve"> REF _Ref525911908 \h </w:instrText>
      </w:r>
      <w:r>
        <w:fldChar w:fldCharType="separate"/>
      </w:r>
      <w:r w:rsidR="00B578D2">
        <w:t xml:space="preserve">Figure </w:t>
      </w:r>
      <w:r w:rsidR="00B578D2">
        <w:rPr>
          <w:noProof/>
        </w:rPr>
        <w:t>1</w:t>
      </w:r>
      <w:r>
        <w:fldChar w:fldCharType="end"/>
      </w:r>
      <w:r>
        <w:t xml:space="preserve"> introduces the NR</w:t>
      </w:r>
      <w:r w:rsidR="00F041BF">
        <w:t xml:space="preserve"> Rel-15</w:t>
      </w:r>
      <w:r>
        <w:t xml:space="preserve"> </w:t>
      </w:r>
      <w:proofErr w:type="spellStart"/>
      <w:r>
        <w:t>SCell</w:t>
      </w:r>
      <w:proofErr w:type="spellEnd"/>
      <w:r>
        <w:t xml:space="preserve"> activation/deactivation timeline analysis with MAC CE command.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w:t>
      </w:r>
      <w:r w:rsidR="000E0A6C">
        <w:t xml:space="preserve"> </w:t>
      </w:r>
      <w:r w:rsidR="000E0A6C">
        <w:fldChar w:fldCharType="begin"/>
      </w:r>
      <w:r w:rsidR="000E0A6C">
        <w:instrText xml:space="preserve"> REF _Ref534395477 \r \h </w:instrText>
      </w:r>
      <w:r w:rsidR="000E0A6C">
        <w:fldChar w:fldCharType="separate"/>
      </w:r>
      <w:r w:rsidR="00B578D2">
        <w:t>[1]</w:t>
      </w:r>
      <w:r w:rsidR="000E0A6C">
        <w:fldChar w:fldCharType="end"/>
      </w:r>
      <w:r w:rsidR="004C3992">
        <w:t xml:space="preserve"> </w:t>
      </w:r>
      <w:r>
        <w:t xml:space="preserve">) and additional latency, to finish synchronization in the target </w:t>
      </w:r>
      <w:proofErr w:type="spellStart"/>
      <w:r>
        <w:t>SCell</w:t>
      </w:r>
      <w:proofErr w:type="spellEnd"/>
      <w:r>
        <w:t xml:space="preserve">. The exact time for 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rsidR="006A21CE">
        <w:t xml:space="preserve">TS </w:t>
      </w:r>
      <w:r w:rsidRPr="004E15EE">
        <w:t>38.214</w:t>
      </w:r>
      <w:r>
        <w:t>.</w:t>
      </w:r>
    </w:p>
    <w:p w14:paraId="55762AD1" w14:textId="1466DF21" w:rsidR="009C3A3A" w:rsidRDefault="009C3A3A" w:rsidP="009C3A3A">
      <w:r>
        <w:fldChar w:fldCharType="begin"/>
      </w:r>
      <w:r>
        <w:instrText xml:space="preserve"> REF _Ref525911945 \h </w:instrText>
      </w:r>
      <w:r>
        <w:fldChar w:fldCharType="separate"/>
      </w:r>
      <w:r w:rsidR="00B578D2">
        <w:t xml:space="preserve">Figure </w:t>
      </w:r>
      <w:r w:rsidR="00B578D2">
        <w:rPr>
          <w:noProof/>
        </w:rPr>
        <w:t>2</w:t>
      </w:r>
      <w:r>
        <w:fldChar w:fldCharType="end"/>
      </w:r>
      <w:r>
        <w:t xml:space="preserve"> depicts a possible scheme of fast </w:t>
      </w:r>
      <w:proofErr w:type="spellStart"/>
      <w:r>
        <w:t>SCell</w:t>
      </w:r>
      <w:proofErr w:type="spellEnd"/>
      <w:r>
        <w:t xml:space="preserve"> activation/deactivation procedure timeline. </w:t>
      </w:r>
      <w:r w:rsidR="006A21CE">
        <w:t>I</w:t>
      </w:r>
      <w:r>
        <w:t xml:space="preserve">f aperiodic TRS can be triggered and transmitted, channel tracking can be done based on A-TRS and </w:t>
      </w:r>
      <w:r w:rsidR="006A21CE">
        <w:t xml:space="preserve">latency for acquiring </w:t>
      </w:r>
      <w:r>
        <w:t xml:space="preserve">SSB can be bypassed. </w:t>
      </w:r>
      <w:r w:rsidR="006A21CE">
        <w:t xml:space="preserve">A-CSI can be triggered for CQI measurement. </w:t>
      </w:r>
      <w:r>
        <w:t>The T</w:t>
      </w:r>
      <w:r w:rsidR="006A21CE">
        <w:rPr>
          <w:vertAlign w:val="subscript"/>
        </w:rPr>
        <w:t>TRS</w:t>
      </w:r>
      <w:r>
        <w:t xml:space="preserve"> covers the A-TRS duration and it can be assumed as </w:t>
      </w:r>
      <w:r w:rsidR="006A21CE">
        <w:t xml:space="preserve">1 to </w:t>
      </w:r>
      <w:r>
        <w:t xml:space="preserve">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signaling from target </w:t>
      </w:r>
      <w:proofErr w:type="spellStart"/>
      <w:r>
        <w:t>SCell</w:t>
      </w:r>
      <w:proofErr w:type="spellEnd"/>
      <w:r>
        <w:t>. Support for triggering A-</w:t>
      </w:r>
      <w:r w:rsidR="006A21CE">
        <w:t>TRS</w:t>
      </w:r>
      <w:r>
        <w:t xml:space="preserve"> and/or A-</w:t>
      </w:r>
      <w:r w:rsidR="006A21CE">
        <w:t>CSI</w:t>
      </w:r>
      <w:r>
        <w:t xml:space="preserve"> from the </w:t>
      </w:r>
      <w:proofErr w:type="spellStart"/>
      <w:r>
        <w:t>SCell</w:t>
      </w:r>
      <w:proofErr w:type="spellEnd"/>
      <w:r>
        <w:t xml:space="preserve"> activation command should be considered.</w:t>
      </w:r>
    </w:p>
    <w:p w14:paraId="31556DEA" w14:textId="77777777" w:rsidR="009C3A3A" w:rsidRDefault="009C3A3A" w:rsidP="009C3A3A">
      <w:pPr>
        <w:keepNext/>
        <w:jc w:val="center"/>
      </w:pPr>
      <w:r>
        <w:rPr>
          <w:rFonts w:asciiTheme="minorHAnsi" w:eastAsiaTheme="minorHAnsi" w:hAnsiTheme="minorHAnsi" w:cstheme="minorBidi"/>
          <w:sz w:val="22"/>
          <w:szCs w:val="22"/>
        </w:rPr>
        <w:object w:dxaOrig="8640" w:dyaOrig="3324" w14:anchorId="2592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50pt" o:ole="">
            <v:imagedata r:id="rId12" o:title=""/>
          </v:shape>
          <o:OLEObject Type="Embed" ProgID="Visio.Drawing.11" ShapeID="_x0000_i1025" DrawAspect="Content" ObjectID="_1608749026" r:id="rId13"/>
        </w:object>
      </w:r>
    </w:p>
    <w:p w14:paraId="3566899E" w14:textId="02F5016C" w:rsidR="009C3A3A" w:rsidRDefault="009C3A3A" w:rsidP="009C3A3A">
      <w:pPr>
        <w:pStyle w:val="Caption"/>
        <w:spacing w:line="280" w:lineRule="atLeast"/>
        <w:jc w:val="center"/>
      </w:pPr>
      <w:bookmarkStart w:id="3" w:name="_Ref525911908"/>
      <w:r>
        <w:t xml:space="preserve">Figure </w:t>
      </w:r>
      <w:r>
        <w:fldChar w:fldCharType="begin"/>
      </w:r>
      <w:r>
        <w:rPr>
          <w:noProof/>
        </w:rPr>
        <w:instrText xml:space="preserve"> SEQ Figure \* ARABIC </w:instrText>
      </w:r>
      <w:r>
        <w:fldChar w:fldCharType="separate"/>
      </w:r>
      <w:r w:rsidR="00B578D2">
        <w:rPr>
          <w:noProof/>
        </w:rPr>
        <w:t>1</w:t>
      </w:r>
      <w:r>
        <w:fldChar w:fldCharType="end"/>
      </w:r>
      <w:bookmarkEnd w:id="3"/>
      <w:r>
        <w:rPr>
          <w:noProof/>
        </w:rPr>
        <w:t>:</w:t>
      </w:r>
      <w:r>
        <w:t xml:space="preserve"> NR </w:t>
      </w:r>
      <w:proofErr w:type="spellStart"/>
      <w:r>
        <w:t>SCell</w:t>
      </w:r>
      <w:proofErr w:type="spellEnd"/>
      <w:r>
        <w:t xml:space="preserve"> activation/deactivation timeline with MAC CE command</w:t>
      </w:r>
    </w:p>
    <w:p w14:paraId="39BA438C" w14:textId="77777777" w:rsidR="009C3A3A" w:rsidRDefault="009C3A3A" w:rsidP="009C3A3A"/>
    <w:p w14:paraId="39BE20D6" w14:textId="77777777" w:rsidR="009C3A3A" w:rsidRDefault="009C3A3A" w:rsidP="009C3A3A">
      <w:pPr>
        <w:keepNext/>
        <w:jc w:val="center"/>
      </w:pPr>
      <w:r>
        <w:rPr>
          <w:rFonts w:asciiTheme="minorHAnsi" w:eastAsiaTheme="minorHAnsi" w:hAnsiTheme="minorHAnsi" w:cstheme="minorBidi"/>
          <w:sz w:val="22"/>
          <w:szCs w:val="22"/>
        </w:rPr>
        <w:object w:dxaOrig="7200" w:dyaOrig="2880" w14:anchorId="75ED3134">
          <v:shape id="_x0000_i1026" type="#_x0000_t75" style="width:306pt;height:120pt" o:ole="">
            <v:imagedata r:id="rId14" o:title=""/>
          </v:shape>
          <o:OLEObject Type="Embed" ProgID="Visio.Drawing.11" ShapeID="_x0000_i1026" DrawAspect="Content" ObjectID="_1608749027" r:id="rId15"/>
        </w:object>
      </w:r>
    </w:p>
    <w:p w14:paraId="4DFE7673" w14:textId="5ACF0A92" w:rsidR="009C3A3A" w:rsidRDefault="009C3A3A" w:rsidP="009C3A3A">
      <w:pPr>
        <w:pStyle w:val="Caption"/>
        <w:spacing w:line="280" w:lineRule="atLeast"/>
        <w:jc w:val="center"/>
      </w:pPr>
      <w:bookmarkStart w:id="4" w:name="_Ref525911945"/>
      <w:r>
        <w:t xml:space="preserve">Figure </w:t>
      </w:r>
      <w:r>
        <w:fldChar w:fldCharType="begin"/>
      </w:r>
      <w:r>
        <w:rPr>
          <w:noProof/>
        </w:rPr>
        <w:instrText xml:space="preserve"> SEQ Figure \* ARABIC </w:instrText>
      </w:r>
      <w:r>
        <w:fldChar w:fldCharType="separate"/>
      </w:r>
      <w:r w:rsidR="00B578D2">
        <w:rPr>
          <w:noProof/>
        </w:rPr>
        <w:t>2</w:t>
      </w:r>
      <w:r>
        <w:fldChar w:fldCharType="end"/>
      </w:r>
      <w:bookmarkEnd w:id="4"/>
      <w:r>
        <w:rPr>
          <w:noProof/>
        </w:rPr>
        <w:t>:</w:t>
      </w:r>
      <w:r>
        <w:t xml:space="preserve"> DCI-based fast </w:t>
      </w:r>
      <w:proofErr w:type="spellStart"/>
      <w:r>
        <w:t>SCell</w:t>
      </w:r>
      <w:proofErr w:type="spellEnd"/>
      <w:r>
        <w:t xml:space="preserve"> activation/deactivation procedure timeline</w:t>
      </w:r>
    </w:p>
    <w:p w14:paraId="36130946" w14:textId="77777777" w:rsidR="009C3A3A" w:rsidRDefault="009C3A3A" w:rsidP="009C3A3A"/>
    <w:p w14:paraId="135780B3" w14:textId="4F499A50" w:rsidR="009C3A3A" w:rsidRDefault="009C3A3A" w:rsidP="009C3A3A">
      <w:r>
        <w:t xml:space="preserve">Some numerical examples can demonstrate the overall </w:t>
      </w:r>
      <w:proofErr w:type="spellStart"/>
      <w:r>
        <w:t>SCell</w:t>
      </w:r>
      <w:proofErr w:type="spellEnd"/>
      <w:r>
        <w:t xml:space="preserve"> activation latency. For the baseline NR case (</w:t>
      </w:r>
      <w:r>
        <w:fldChar w:fldCharType="begin"/>
      </w:r>
      <w:r>
        <w:instrText xml:space="preserve"> REF _Ref525911908 \h </w:instrText>
      </w:r>
      <w:r>
        <w:fldChar w:fldCharType="separate"/>
      </w:r>
      <w:r w:rsidR="00B578D2">
        <w:t xml:space="preserve">Figure </w:t>
      </w:r>
      <w:r w:rsidR="00B578D2">
        <w:rPr>
          <w:noProof/>
        </w:rPr>
        <w:t>1</w:t>
      </w:r>
      <w:r>
        <w:fldChar w:fldCharType="end"/>
      </w:r>
      <w:r>
        <w:t xml:space="preserve">), if the </w:t>
      </w:r>
      <w:proofErr w:type="spellStart"/>
      <w:r>
        <w:t>SCell</w:t>
      </w:r>
      <w:proofErr w:type="spellEnd"/>
      <w:r>
        <w:t xml:space="preserve"> is known and in FR1 band, assuming k0=1,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rsidR="00F041BF">
        <w:t xml:space="preserve">TS </w:t>
      </w:r>
      <w:r w:rsidRPr="009024D5">
        <w:t>38.133</w:t>
      </w:r>
      <w:r>
        <w:t xml:space="preserve">) and Z = 1.6 </w:t>
      </w:r>
      <w:proofErr w:type="spellStart"/>
      <w:r>
        <w:t>msec</w:t>
      </w:r>
      <w:proofErr w:type="spellEnd"/>
      <w:r>
        <w:t xml:space="preserve">, the total activation latency is 23.6 </w:t>
      </w:r>
      <w:proofErr w:type="spellStart"/>
      <w:r>
        <w:t>msec</w:t>
      </w:r>
      <w:proofErr w:type="spellEnd"/>
      <w:r>
        <w:t xml:space="preserve"> or 43.6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xml:space="preserve">, respectively. </w:t>
      </w:r>
      <w:r w:rsidR="00AB690F">
        <w:t xml:space="preserve">The latency number for FR2 can be much worse. </w:t>
      </w:r>
      <w:r>
        <w:t>For the proposed optimized case (</w:t>
      </w:r>
      <w:r>
        <w:fldChar w:fldCharType="begin"/>
      </w:r>
      <w:r>
        <w:instrText xml:space="preserve"> REF _Ref525911945 \h </w:instrText>
      </w:r>
      <w:r>
        <w:fldChar w:fldCharType="separate"/>
      </w:r>
      <w:r w:rsidR="00B578D2">
        <w:t xml:space="preserve">Figure </w:t>
      </w:r>
      <w:r w:rsidR="00B578D2">
        <w:rPr>
          <w:noProof/>
        </w:rPr>
        <w:t>2</w:t>
      </w:r>
      <w:r>
        <w:fldChar w:fldCharType="end"/>
      </w:r>
      <w:r>
        <w:t xml:space="preserve">), k0+X can be assumed to be 2 </w:t>
      </w:r>
      <w:proofErr w:type="spellStart"/>
      <w:r>
        <w:t>msec</w:t>
      </w:r>
      <w:proofErr w:type="spellEnd"/>
      <w:r>
        <w:t xml:space="preserve">, roughly same as BWP transition latency. Overall, the time span can be about 6.6 msec. If MAC-CE is used instead of DCI, at least 2 </w:t>
      </w:r>
      <w:proofErr w:type="spellStart"/>
      <w:r>
        <w:t>msec</w:t>
      </w:r>
      <w:proofErr w:type="spellEnd"/>
      <w:r>
        <w:t xml:space="preserve"> (PDSCH processing time + L1 processing time) needs to be added, and it would be a significant percentage of the overall timeline (i.e. 2 / 6.6 = 30% increase). It should be justifiable to adopt DCI-signaling.</w:t>
      </w:r>
    </w:p>
    <w:p w14:paraId="78CDF4BE" w14:textId="1DAF9C1D" w:rsidR="009C3A3A" w:rsidRDefault="009C3A3A" w:rsidP="009C3A3A">
      <w:pPr>
        <w:pStyle w:val="Caption"/>
      </w:pPr>
      <w:bookmarkStart w:id="5" w:name="_Toc534997691"/>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B578D2">
        <w:rPr>
          <w:noProof/>
        </w:rPr>
        <w:t>1</w:t>
      </w:r>
      <w:r w:rsidR="00B3148D">
        <w:rPr>
          <w:noProof/>
        </w:rPr>
        <w:fldChar w:fldCharType="end"/>
      </w:r>
      <w:r>
        <w:t xml:space="preserve">: </w:t>
      </w:r>
      <w:r w:rsidR="00F041BF">
        <w:t xml:space="preserve">A-TRS/CSI triggering from </w:t>
      </w:r>
      <w:proofErr w:type="spellStart"/>
      <w:r w:rsidR="00F041BF">
        <w:t>SCell</w:t>
      </w:r>
      <w:proofErr w:type="spellEnd"/>
      <w:r w:rsidR="00F041BF">
        <w:t xml:space="preserve"> activation command should be supported in Rel-16 to greatly reduce </w:t>
      </w:r>
      <w:proofErr w:type="spellStart"/>
      <w:r w:rsidR="00F041BF">
        <w:t>SCell</w:t>
      </w:r>
      <w:proofErr w:type="spellEnd"/>
      <w:r w:rsidR="00F041BF">
        <w:t xml:space="preserve"> activation time.</w:t>
      </w:r>
      <w:bookmarkEnd w:id="5"/>
    </w:p>
    <w:p w14:paraId="56E5DAE8" w14:textId="0ED86AD3" w:rsidR="009C3A3A" w:rsidRPr="009C3A3A" w:rsidRDefault="009C3A3A" w:rsidP="009C3A3A">
      <w:pPr>
        <w:pStyle w:val="Caption"/>
      </w:pPr>
      <w:bookmarkStart w:id="6" w:name="_Toc534997692"/>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B578D2">
        <w:rPr>
          <w:noProof/>
        </w:rPr>
        <w:t>2</w:t>
      </w:r>
      <w:r w:rsidR="00B3148D">
        <w:rPr>
          <w:noProof/>
        </w:rPr>
        <w:fldChar w:fldCharType="end"/>
      </w:r>
      <w:r>
        <w:t xml:space="preserve">: </w:t>
      </w:r>
      <w:r w:rsidR="00F041BF">
        <w:t xml:space="preserve">DCI-based signaling for </w:t>
      </w:r>
      <w:proofErr w:type="spellStart"/>
      <w:r w:rsidR="00F041BF">
        <w:t>SCell</w:t>
      </w:r>
      <w:proofErr w:type="spellEnd"/>
      <w:r w:rsidR="00F041BF">
        <w:t xml:space="preserve"> activation/deactivation should be supported in Rel-16, if other enhancements are also adopted to greatly reduce the overall activation timeline</w:t>
      </w:r>
      <w:r>
        <w:t>.</w:t>
      </w:r>
      <w:bookmarkEnd w:id="6"/>
    </w:p>
    <w:p w14:paraId="264FFDCE" w14:textId="1AD6C764" w:rsidR="00544425" w:rsidRDefault="00544425" w:rsidP="00544425">
      <w:pPr>
        <w:rPr>
          <w:lang w:val="en-GB"/>
        </w:rPr>
      </w:pPr>
    </w:p>
    <w:p w14:paraId="2BC3786D" w14:textId="11313224" w:rsidR="00D916B3" w:rsidRDefault="00D916B3" w:rsidP="00D916B3">
      <w:pPr>
        <w:pStyle w:val="Heading2"/>
      </w:pPr>
      <w:proofErr w:type="spellStart"/>
      <w:r>
        <w:t>SCell</w:t>
      </w:r>
      <w:proofErr w:type="spellEnd"/>
      <w:r>
        <w:t xml:space="preserve"> Dormancy</w:t>
      </w:r>
    </w:p>
    <w:p w14:paraId="275D4135" w14:textId="796AFE55" w:rsidR="00F041BF" w:rsidRPr="00F041BF" w:rsidRDefault="00F041BF" w:rsidP="00F041BF">
      <w:pPr>
        <w:rPr>
          <w:lang w:val="en-GB"/>
        </w:rPr>
      </w:pPr>
      <w:r>
        <w:rPr>
          <w:lang w:val="en-GB"/>
        </w:rPr>
        <w:t>(</w:t>
      </w:r>
      <w:r w:rsidRPr="00F041BF">
        <w:rPr>
          <w:i/>
          <w:lang w:val="en-GB"/>
        </w:rPr>
        <w:t xml:space="preserve">This section is also presented in our UE power saving contribution </w:t>
      </w:r>
      <w:r w:rsidRPr="00F041BF">
        <w:rPr>
          <w:i/>
          <w:lang w:val="en-GB"/>
        </w:rPr>
        <w:fldChar w:fldCharType="begin"/>
      </w:r>
      <w:r w:rsidRPr="00F041BF">
        <w:rPr>
          <w:i/>
          <w:lang w:val="en-GB"/>
        </w:rPr>
        <w:instrText xml:space="preserve"> REF _Ref534965540 \r \h </w:instrText>
      </w:r>
      <w:r>
        <w:rPr>
          <w:i/>
          <w:lang w:val="en-GB"/>
        </w:rPr>
        <w:instrText xml:space="preserve"> \* MERGEFORMAT </w:instrText>
      </w:r>
      <w:r w:rsidRPr="00F041BF">
        <w:rPr>
          <w:i/>
          <w:lang w:val="en-GB"/>
        </w:rPr>
      </w:r>
      <w:r w:rsidRPr="00F041BF">
        <w:rPr>
          <w:i/>
          <w:lang w:val="en-GB"/>
        </w:rPr>
        <w:fldChar w:fldCharType="separate"/>
      </w:r>
      <w:r w:rsidR="00B578D2">
        <w:rPr>
          <w:i/>
          <w:lang w:val="en-GB"/>
        </w:rPr>
        <w:t>[3]</w:t>
      </w:r>
      <w:r w:rsidRPr="00F041BF">
        <w:rPr>
          <w:i/>
          <w:lang w:val="en-GB"/>
        </w:rPr>
        <w:fldChar w:fldCharType="end"/>
      </w:r>
      <w:r w:rsidRPr="00F041BF">
        <w:rPr>
          <w:i/>
          <w:lang w:val="en-GB"/>
        </w:rPr>
        <w:t>.</w:t>
      </w:r>
      <w:r>
        <w:rPr>
          <w:lang w:val="en-GB"/>
        </w:rPr>
        <w:t>)</w:t>
      </w:r>
    </w:p>
    <w:p w14:paraId="04EFC4BE" w14:textId="19BCF147" w:rsidR="00D916B3" w:rsidRDefault="00D916B3" w:rsidP="00D916B3">
      <w:r>
        <w:t>In</w:t>
      </w:r>
      <w:r w:rsidRPr="00B30F45">
        <w:t xml:space="preserve"> Rel-15 LTE </w:t>
      </w:r>
      <w:proofErr w:type="spellStart"/>
      <w:r w:rsidRPr="00B30F45">
        <w:t>euCA</w:t>
      </w:r>
      <w:proofErr w:type="spellEnd"/>
      <w:r w:rsidR="004B2006">
        <w:t xml:space="preserve"> </w:t>
      </w:r>
      <w:r w:rsidR="000C65AB">
        <w:fldChar w:fldCharType="begin"/>
      </w:r>
      <w:r w:rsidR="000C65AB">
        <w:instrText xml:space="preserve"> REF _Ref525936700 \r \h </w:instrText>
      </w:r>
      <w:r w:rsidR="000C65AB">
        <w:fldChar w:fldCharType="separate"/>
      </w:r>
      <w:r w:rsidR="00B578D2">
        <w:t>[2]</w:t>
      </w:r>
      <w:r w:rsidR="000C65AB">
        <w:fldChar w:fldCharType="end"/>
      </w:r>
      <w:r w:rsidRPr="00075F9A">
        <w:t xml:space="preserve">, a new </w:t>
      </w:r>
      <w:proofErr w:type="spellStart"/>
      <w:r w:rsidRPr="00075F9A">
        <w:t>SCell</w:t>
      </w:r>
      <w:proofErr w:type="spellEnd"/>
      <w:r w:rsidRPr="00075F9A">
        <w:t xml:space="preserve"> state, distinct from </w:t>
      </w:r>
      <w:r>
        <w:t xml:space="preserve">legacy </w:t>
      </w:r>
      <w:r w:rsidRPr="00075F9A">
        <w:t xml:space="preserve">activated and deactivated state, </w:t>
      </w:r>
      <w:r>
        <w:t>is</w:t>
      </w:r>
      <w:r w:rsidRPr="00075F9A">
        <w:t xml:space="preserve"> introduced. This new state allows periodic CSI of the </w:t>
      </w:r>
      <w:proofErr w:type="spellStart"/>
      <w:r w:rsidRPr="00075F9A">
        <w:t>SCell</w:t>
      </w:r>
      <w:proofErr w:type="spellEnd"/>
      <w:r w:rsidRPr="00075F9A">
        <w:t xml:space="preserve"> to be measured and reported, but otherwise is similar to legacy deactivated state</w:t>
      </w:r>
      <w:r w:rsidRPr="001959D9">
        <w:t xml:space="preserve">: no data </w:t>
      </w:r>
      <w:r>
        <w:t xml:space="preserve">transfer </w:t>
      </w:r>
      <w:r w:rsidRPr="001959D9">
        <w:t xml:space="preserve">and </w:t>
      </w:r>
      <w:r>
        <w:t xml:space="preserve">no </w:t>
      </w:r>
      <w:r w:rsidRPr="001959D9">
        <w:t xml:space="preserve">PDCCH </w:t>
      </w:r>
      <w:r>
        <w:t xml:space="preserve">monitoring is expected </w:t>
      </w:r>
      <w:r w:rsidRPr="00CC50CB">
        <w:t xml:space="preserve">on the </w:t>
      </w:r>
      <w:proofErr w:type="spellStart"/>
      <w:r w:rsidRPr="00CC50CB">
        <w:t>SCell</w:t>
      </w:r>
      <w:proofErr w:type="spellEnd"/>
      <w:r w:rsidRPr="00B30F45">
        <w:t xml:space="preserve">. The advantage is that the latency of transition into active state from this new state is reduced significantly compared to transition from deactivated state. The UE power consumption in the new state is much lower than that in active state and can be slightly higher than that in deactivated state. Fast state transition from low power new state to high power active state results in reduced overall UE power consumption for most traffic patterns. </w:t>
      </w:r>
    </w:p>
    <w:p w14:paraId="7D5B6A03" w14:textId="77777777" w:rsidR="00D916B3" w:rsidRDefault="00D916B3" w:rsidP="00D916B3">
      <w:r>
        <w:t xml:space="preserve">In NR, a similar approach can be considered. An </w:t>
      </w:r>
      <w:r w:rsidRPr="00B30F45">
        <w:t xml:space="preserve">intermediate state between </w:t>
      </w:r>
      <w:proofErr w:type="spellStart"/>
      <w:r w:rsidRPr="00B30F45">
        <w:t>SCell</w:t>
      </w:r>
      <w:proofErr w:type="spellEnd"/>
      <w:r w:rsidRPr="00B30F45">
        <w:t xml:space="preserve"> activation and deactivation, where UE </w:t>
      </w:r>
      <w:r>
        <w:t>does not</w:t>
      </w:r>
      <w:r w:rsidRPr="00B30F45">
        <w:t xml:space="preserve"> PDCCH monitoring on the </w:t>
      </w:r>
      <w:proofErr w:type="spellStart"/>
      <w:r w:rsidRPr="00B30F45">
        <w:t>SCell</w:t>
      </w:r>
      <w:proofErr w:type="spellEnd"/>
      <w:r w:rsidRPr="00B30F45">
        <w:t xml:space="preserve"> and does not expect to be scheduled on the </w:t>
      </w:r>
      <w:proofErr w:type="spellStart"/>
      <w:r w:rsidRPr="00B30F45">
        <w:t>SCell</w:t>
      </w:r>
      <w:proofErr w:type="spellEnd"/>
      <w:r w:rsidRPr="00B30F45">
        <w:t xml:space="preserve">. </w:t>
      </w:r>
      <w:r>
        <w:t xml:space="preserve">Other periodic activities on the </w:t>
      </w:r>
      <w:proofErr w:type="spellStart"/>
      <w:r>
        <w:t>SCell</w:t>
      </w:r>
      <w:proofErr w:type="spellEnd"/>
      <w:r>
        <w:t xml:space="preserve"> including CSI measurement and reporting, beam management, RRM may still be performed at much reduced duty cycle, but at a level to allow </w:t>
      </w:r>
      <w:r w:rsidRPr="00B30F45">
        <w:t>transition to activation state can be very quick</w:t>
      </w:r>
      <w:r>
        <w:t xml:space="preserve">. It can be viewed as a way to “suspend” </w:t>
      </w:r>
      <w:proofErr w:type="spellStart"/>
      <w:r>
        <w:t>SCell</w:t>
      </w:r>
      <w:proofErr w:type="spellEnd"/>
      <w:r>
        <w:t xml:space="preserve"> operation for moderate level of power saving.</w:t>
      </w:r>
    </w:p>
    <w:p w14:paraId="36FEEFC0" w14:textId="4A59FFC0" w:rsidR="00D916B3" w:rsidRDefault="00D916B3" w:rsidP="00D916B3">
      <w:r>
        <w:t xml:space="preserve">The latency for transition in and out of dormancy state should be smaller than the latency for </w:t>
      </w:r>
      <w:proofErr w:type="spellStart"/>
      <w:r>
        <w:t>SCell</w:t>
      </w:r>
      <w:proofErr w:type="spellEnd"/>
      <w:r>
        <w:t xml:space="preserve"> activation/deactivation. In NR, BWP adaptation is supported with BWP transition latency up to the order of 2 milliseconds. It makes sense to consider a scheme that leverages BWP adaptation framework for </w:t>
      </w:r>
      <w:proofErr w:type="spellStart"/>
      <w:r>
        <w:t>SCell</w:t>
      </w:r>
      <w:proofErr w:type="spellEnd"/>
      <w:r>
        <w:t xml:space="preserve"> dormancy support</w:t>
      </w:r>
      <w:r w:rsidR="00AB690F">
        <w:t>, as discussed in the next section</w:t>
      </w:r>
      <w:r>
        <w:t>.</w:t>
      </w:r>
    </w:p>
    <w:p w14:paraId="6D40598F" w14:textId="77777777" w:rsidR="00D916B3" w:rsidRDefault="00D916B3" w:rsidP="00D916B3"/>
    <w:p w14:paraId="58B8C7B9" w14:textId="77777777" w:rsidR="00D916B3" w:rsidRPr="00313428" w:rsidRDefault="00D916B3" w:rsidP="00D916B3">
      <w:pPr>
        <w:pStyle w:val="Heading3"/>
      </w:pPr>
      <w:bookmarkStart w:id="7" w:name="_Ref528665980"/>
      <w:r w:rsidRPr="00313428">
        <w:t>Dormant BWP</w:t>
      </w:r>
      <w:bookmarkEnd w:id="7"/>
    </w:p>
    <w:p w14:paraId="43D2D8F3" w14:textId="77777777" w:rsidR="00D916B3" w:rsidRPr="00B30F45" w:rsidRDefault="00D916B3" w:rsidP="00D916B3">
      <w:pPr>
        <w:spacing w:before="120"/>
      </w:pPr>
      <w:r>
        <w:t xml:space="preserve">From the perspective of BWP adaptation applied to </w:t>
      </w:r>
      <w:proofErr w:type="spellStart"/>
      <w:r>
        <w:t>SCell</w:t>
      </w:r>
      <w:proofErr w:type="spellEnd"/>
      <w:r>
        <w:t xml:space="preserve">, rather than </w:t>
      </w:r>
      <w:r w:rsidRPr="00B30F45">
        <w:t xml:space="preserve">adapting the bandwidth of each individual </w:t>
      </w:r>
      <w:proofErr w:type="spellStart"/>
      <w:r w:rsidRPr="00B30F45">
        <w:t>SCell</w:t>
      </w:r>
      <w:proofErr w:type="spellEnd"/>
      <w:r w:rsidRPr="00B30F45">
        <w:t xml:space="preserve">, being able to put </w:t>
      </w:r>
      <w:proofErr w:type="spellStart"/>
      <w:r w:rsidRPr="00B30F45">
        <w:t>SCell</w:t>
      </w:r>
      <w:proofErr w:type="spellEnd"/>
      <w:r w:rsidRPr="00B30F45">
        <w:t xml:space="preserve"> into power saving state and bringing it back briskly would be more effective for power saving. </w:t>
      </w:r>
      <w:proofErr w:type="spellStart"/>
      <w:r w:rsidRPr="00B30F45">
        <w:lastRenderedPageBreak/>
        <w:t>SCell</w:t>
      </w:r>
      <w:proofErr w:type="spellEnd"/>
      <w:r w:rsidRPr="00B30F45">
        <w:t xml:space="preserve"> </w:t>
      </w:r>
      <w:r>
        <w:t xml:space="preserve">dormancy </w:t>
      </w:r>
      <w:r w:rsidRPr="00B30F45">
        <w:t>state can correspond to a designated BWP with special attributes supporting low power operation. Such BWP can be called “dormant BWP” where no uplink or downlink grant is</w:t>
      </w:r>
      <w:r>
        <w:t xml:space="preserve"> expected by the UE</w:t>
      </w:r>
      <w:r w:rsidRPr="00B30F45">
        <w:t xml:space="preserve">, but </w:t>
      </w:r>
      <w:r>
        <w:t>other periodic activities such as CSI measurement and reporting may happen at a much larger periodicity</w:t>
      </w:r>
      <w:r w:rsidRPr="00B30F45">
        <w:t>.</w:t>
      </w:r>
    </w:p>
    <w:p w14:paraId="0AD9CCD4" w14:textId="77777777" w:rsidR="00D916B3" w:rsidRPr="00B30F45" w:rsidRDefault="00D916B3" w:rsidP="00D916B3">
      <w:r w:rsidRPr="00B30F45">
        <w:t xml:space="preserve">The details of how “dormant BWP” can be configured can be discussed further. During period of low traffic activity, activated </w:t>
      </w:r>
      <w:proofErr w:type="spellStart"/>
      <w:r w:rsidRPr="00B30F45">
        <w:t>SCell</w:t>
      </w:r>
      <w:proofErr w:type="spellEnd"/>
      <w:r w:rsidRPr="00B30F45">
        <w:t xml:space="preserve">(s) can have its active BWP switched to the dormant BWP; The UE would continue monitoring DL control channel on the </w:t>
      </w:r>
      <w:proofErr w:type="spellStart"/>
      <w:r w:rsidRPr="00B30F45">
        <w:t>PCell</w:t>
      </w:r>
      <w:proofErr w:type="spellEnd"/>
      <w:r w:rsidRPr="00B30F45">
        <w:t xml:space="preserve">, but not on the </w:t>
      </w:r>
      <w:proofErr w:type="spellStart"/>
      <w:r w:rsidRPr="00B30F45">
        <w:t>SCell</w:t>
      </w:r>
      <w:proofErr w:type="spellEnd"/>
      <w:r w:rsidRPr="00B30F45">
        <w:t xml:space="preserve">(s) with dormant BWP being active. The actual signaling mechanism to put </w:t>
      </w:r>
      <w:proofErr w:type="spellStart"/>
      <w:r w:rsidRPr="00B30F45">
        <w:t>SCell</w:t>
      </w:r>
      <w:proofErr w:type="spellEnd"/>
      <w:r w:rsidRPr="00B30F45">
        <w:t xml:space="preserve"> in and out of dormant BWP can be done via specialized BWP DCI signaling on the </w:t>
      </w:r>
      <w:proofErr w:type="spellStart"/>
      <w:r w:rsidRPr="00B30F45">
        <w:t>PCell</w:t>
      </w:r>
      <w:proofErr w:type="spellEnd"/>
      <w:r w:rsidRPr="00B30F45">
        <w:t xml:space="preserve">. 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60939FBB" w14:textId="77777777" w:rsidR="00D916B3" w:rsidRDefault="00D916B3" w:rsidP="00D916B3">
      <w:r>
        <w:t>Alternatively, a</w:t>
      </w:r>
      <w:r w:rsidRPr="00B30F45">
        <w:t xml:space="preserve"> more simplified scheme is to base the switching of </w:t>
      </w:r>
      <w:proofErr w:type="spellStart"/>
      <w:r w:rsidRPr="00B30F45">
        <w:t>SCell’s</w:t>
      </w:r>
      <w:proofErr w:type="spellEnd"/>
      <w:r w:rsidRPr="00B30F45">
        <w:t xml:space="preserve"> dormant BWP 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w:t>
      </w:r>
      <w:r>
        <w:t xml:space="preserve"> (illustrated below)</w:t>
      </w:r>
      <w:r w:rsidRPr="00B30F45">
        <w:t xml:space="preserve">. It is most logical to configure the power saving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A63A40D" w14:textId="77777777" w:rsidR="00D916B3" w:rsidRDefault="00D916B3" w:rsidP="00D916B3">
      <w:pPr>
        <w:jc w:val="center"/>
      </w:pPr>
      <w:r>
        <w:object w:dxaOrig="10352" w:dyaOrig="4225" w14:anchorId="3078F7B4">
          <v:shape id="_x0000_i1027" type="#_x0000_t75" style="width:391pt;height:156pt;mso-position-horizontal:absolute" o:ole="">
            <v:imagedata r:id="rId16" o:title=""/>
          </v:shape>
          <o:OLEObject Type="Embed" ProgID="Visio.Drawing.11" ShapeID="_x0000_i1027" DrawAspect="Content" ObjectID="_1608749028" r:id="rId17"/>
        </w:object>
      </w:r>
    </w:p>
    <w:p w14:paraId="7B993566" w14:textId="77777777" w:rsidR="00D916B3" w:rsidRPr="00B30F45" w:rsidRDefault="00D916B3" w:rsidP="00D916B3"/>
    <w:p w14:paraId="3FA2907A" w14:textId="77777777" w:rsidR="00D916B3" w:rsidRDefault="00D916B3" w:rsidP="00D916B3">
      <w:r>
        <w:t>Being</w:t>
      </w:r>
      <w:r w:rsidRPr="001959D9">
        <w:t xml:space="preserve"> able to bring </w:t>
      </w:r>
      <w:proofErr w:type="spellStart"/>
      <w:r w:rsidRPr="001959D9">
        <w:t>SCell</w:t>
      </w:r>
      <w:proofErr w:type="spellEnd"/>
      <w:r w:rsidRPr="001959D9">
        <w:t xml:space="preserve">(s) in and out of dormancy </w:t>
      </w:r>
      <w:r>
        <w:t xml:space="preserve">relatively quickly </w:t>
      </w:r>
      <w:r w:rsidRPr="00B529D8">
        <w:t>i</w:t>
      </w:r>
      <w:r w:rsidRPr="00CC50CB">
        <w:t xml:space="preserve">s </w:t>
      </w:r>
      <w:r>
        <w:t xml:space="preserve">beneficial </w:t>
      </w:r>
      <w:r w:rsidRPr="00CC50CB">
        <w:t>for power saving.</w:t>
      </w:r>
      <w:r>
        <w:t xml:space="preserve"> Leveraging the BWP framework allows reusing many of the mechanisms (e.g. DCI signaling, BWP inactivity timer, </w:t>
      </w:r>
      <w:proofErr w:type="spellStart"/>
      <w:r>
        <w:t>etc</w:t>
      </w:r>
      <w:proofErr w:type="spellEnd"/>
      <w:r>
        <w:t>), resulting in less specification work and impact.</w:t>
      </w:r>
    </w:p>
    <w:p w14:paraId="5A8D6D10" w14:textId="77777777" w:rsidR="00D916B3" w:rsidRDefault="00D916B3" w:rsidP="00D916B3">
      <w:r>
        <w:t xml:space="preserve">Dormant BWP should be configured considering the following. There should be no PDCCH monitoring for the </w:t>
      </w:r>
      <w:proofErr w:type="spellStart"/>
      <w:r>
        <w:t>SCell</w:t>
      </w:r>
      <w:proofErr w:type="spellEnd"/>
      <w:r>
        <w:t xml:space="preserve"> when the dormant BWP is “active”. This can be achieved by CORESET / search space configuration for the BWP. CSI or SRS activities should have reduced duty cycle, and these can be configured accordingly for the BWP. RRM requirement can also be relaxed. Beam management can also be relaxed according to reduced CSI transmissions.</w:t>
      </w:r>
    </w:p>
    <w:p w14:paraId="7E9DE95B" w14:textId="72F44422" w:rsidR="00D916B3" w:rsidRPr="00B30F45" w:rsidRDefault="002100BB" w:rsidP="002100BB">
      <w:pPr>
        <w:pStyle w:val="Caption"/>
      </w:pPr>
      <w:bookmarkStart w:id="8" w:name="_Toc534997693"/>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B578D2">
        <w:rPr>
          <w:noProof/>
        </w:rPr>
        <w:t>3</w:t>
      </w:r>
      <w:r w:rsidR="00B3148D">
        <w:rPr>
          <w:noProof/>
        </w:rPr>
        <w:fldChar w:fldCharType="end"/>
      </w:r>
      <w:r>
        <w:t xml:space="preserve">: </w:t>
      </w:r>
      <w:proofErr w:type="spellStart"/>
      <w:r>
        <w:t>SCell</w:t>
      </w:r>
      <w:proofErr w:type="spellEnd"/>
      <w:r>
        <w:t xml:space="preserve"> dormancy state should be supported in Rel-16 NR for power saving. The BWP framework should be enhanced to support operation with “dormant BWP”.</w:t>
      </w:r>
      <w:bookmarkEnd w:id="8"/>
    </w:p>
    <w:p w14:paraId="3FA630B0" w14:textId="77777777" w:rsidR="00D916B3" w:rsidRDefault="00D916B3" w:rsidP="00D916B3"/>
    <w:p w14:paraId="65A6ABF3" w14:textId="77777777" w:rsidR="00D916B3" w:rsidRPr="00313428" w:rsidRDefault="00D916B3" w:rsidP="00D916B3">
      <w:pPr>
        <w:pStyle w:val="Heading3"/>
      </w:pPr>
      <w:bookmarkStart w:id="9" w:name="_Ref528948684"/>
      <w:r w:rsidRPr="00313428">
        <w:t>Semi-persistent search space configuration</w:t>
      </w:r>
      <w:bookmarkEnd w:id="9"/>
    </w:p>
    <w:p w14:paraId="3D7AC3F3" w14:textId="261DC187" w:rsidR="00D916B3" w:rsidRPr="00B30F45" w:rsidRDefault="004B2006" w:rsidP="00D916B3">
      <w:r>
        <w:t>A</w:t>
      </w:r>
      <w:r w:rsidR="00D916B3" w:rsidRPr="001959D9">
        <w:t xml:space="preserve"> DCI-based search space </w:t>
      </w:r>
      <w:r w:rsidR="00D916B3" w:rsidRPr="00B529D8">
        <w:t xml:space="preserve">set activation/deactivation scheme </w:t>
      </w:r>
      <w:r>
        <w:t>has been</w:t>
      </w:r>
      <w:r w:rsidR="00D916B3" w:rsidRPr="00B529D8">
        <w:t xml:space="preserve"> proposed in the context of PDCCH </w:t>
      </w:r>
      <w:r w:rsidR="00D916B3" w:rsidRPr="00CC50CB">
        <w:t>monitoring reduction</w:t>
      </w:r>
      <w:r>
        <w:t xml:space="preserve"> </w:t>
      </w:r>
      <w:r w:rsidR="00F041BF">
        <w:fldChar w:fldCharType="begin"/>
      </w:r>
      <w:r w:rsidR="00F041BF">
        <w:instrText xml:space="preserve"> REF _Ref534965540 \r \h </w:instrText>
      </w:r>
      <w:r w:rsidR="00F041BF">
        <w:fldChar w:fldCharType="separate"/>
      </w:r>
      <w:r w:rsidR="00B578D2">
        <w:t>[3]</w:t>
      </w:r>
      <w:r w:rsidR="00F041BF">
        <w:fldChar w:fldCharType="end"/>
      </w:r>
      <w:r w:rsidR="00D916B3" w:rsidRPr="00CC50CB">
        <w:t xml:space="preserve">. </w:t>
      </w:r>
      <w:r w:rsidR="00D916B3" w:rsidRPr="00B30F45">
        <w:t xml:space="preserve">In this scheme, the SS sets in the </w:t>
      </w:r>
      <w:proofErr w:type="spellStart"/>
      <w:r w:rsidR="00D916B3" w:rsidRPr="00B30F45">
        <w:t>SCell</w:t>
      </w:r>
      <w:proofErr w:type="spellEnd"/>
      <w:r w:rsidR="00D916B3" w:rsidRPr="00B30F45">
        <w:t xml:space="preserve"> remains inactive normally, and can be selectively activated by DCI signaling from the anchor SS set. When a SS set is inactive, the UE will skip PDCCH monitoring in the set.</w:t>
      </w:r>
    </w:p>
    <w:p w14:paraId="29BC1A5E" w14:textId="24D29C86" w:rsidR="00D916B3" w:rsidRPr="00B30F45" w:rsidRDefault="00D916B3" w:rsidP="00D916B3">
      <w:r w:rsidRPr="00B30F45">
        <w:t xml:space="preserve">In connection with the dormancy state, an </w:t>
      </w:r>
      <w:proofErr w:type="spellStart"/>
      <w:r w:rsidRPr="00B30F45">
        <w:t>SCell</w:t>
      </w:r>
      <w:proofErr w:type="spellEnd"/>
      <w:r w:rsidRPr="00B30F45">
        <w:t xml:space="preserve"> may be said to be dormant when all the configured SS sets within the cell are inactive. Therefore, the DCI-based SS set activation/deactivation may be considered as a signaling basis for fast transition of </w:t>
      </w:r>
      <w:proofErr w:type="spellStart"/>
      <w:r w:rsidRPr="00B30F45">
        <w:t>SCell</w:t>
      </w:r>
      <w:proofErr w:type="spellEnd"/>
      <w:r w:rsidRPr="00B30F45">
        <w:t xml:space="preserve"> to the dormancy state.</w:t>
      </w:r>
    </w:p>
    <w:p w14:paraId="304C60DD" w14:textId="3E06DD4F" w:rsidR="00D916B3" w:rsidRPr="00075F9A" w:rsidRDefault="00D916B3" w:rsidP="00D916B3">
      <w:pPr>
        <w:pStyle w:val="Caption"/>
      </w:pPr>
      <w:bookmarkStart w:id="10" w:name="_Toc528863312"/>
      <w:bookmarkStart w:id="11" w:name="_Toc528958967"/>
      <w:bookmarkStart w:id="12" w:name="_Toc528960883"/>
      <w:bookmarkStart w:id="13" w:name="_Toc534394002"/>
      <w:bookmarkStart w:id="14" w:name="_Toc534997694"/>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B578D2">
        <w:rPr>
          <w:noProof/>
        </w:rPr>
        <w:t>4</w:t>
      </w:r>
      <w:r w:rsidRPr="00075F9A">
        <w:rPr>
          <w:noProof/>
        </w:rPr>
        <w:fldChar w:fldCharType="end"/>
      </w:r>
      <w:r w:rsidRPr="00075F9A">
        <w:t xml:space="preserve">: Semi-persistent search space configuration based on DCI-signaling can be considered to support fast transitioning in and out of </w:t>
      </w:r>
      <w:proofErr w:type="spellStart"/>
      <w:r w:rsidRPr="00075F9A">
        <w:t>SCell</w:t>
      </w:r>
      <w:proofErr w:type="spellEnd"/>
      <w:r w:rsidRPr="00075F9A">
        <w:t xml:space="preserve"> dormancy state.</w:t>
      </w:r>
      <w:bookmarkEnd w:id="10"/>
      <w:bookmarkEnd w:id="11"/>
      <w:bookmarkEnd w:id="12"/>
      <w:bookmarkEnd w:id="13"/>
      <w:bookmarkEnd w:id="14"/>
    </w:p>
    <w:p w14:paraId="3CC81129" w14:textId="77777777" w:rsidR="00D916B3" w:rsidRDefault="00D916B3" w:rsidP="00D916B3"/>
    <w:p w14:paraId="62471AA6" w14:textId="77777777" w:rsidR="00D916B3" w:rsidRPr="00075F9A" w:rsidRDefault="00D916B3" w:rsidP="00861247">
      <w:pPr>
        <w:pStyle w:val="Heading2"/>
      </w:pPr>
      <w:r>
        <w:lastRenderedPageBreak/>
        <w:t>Latency Comparison</w:t>
      </w:r>
    </w:p>
    <w:p w14:paraId="5CD63A74" w14:textId="4938A051" w:rsidR="00D916B3" w:rsidRDefault="00D916B3" w:rsidP="00D916B3">
      <w:r>
        <w:t>O</w:t>
      </w:r>
      <w:r w:rsidRPr="001959D9">
        <w:t xml:space="preserve">ne difference with </w:t>
      </w:r>
      <w:proofErr w:type="spellStart"/>
      <w:r w:rsidRPr="001959D9">
        <w:t>SCell</w:t>
      </w:r>
      <w:proofErr w:type="spellEnd"/>
      <w:r w:rsidRPr="001959D9">
        <w:t xml:space="preserve"> dormancy state is that when a </w:t>
      </w:r>
      <w:proofErr w:type="spellStart"/>
      <w:r w:rsidRPr="001959D9">
        <w:t>SCell</w:t>
      </w:r>
      <w:proofErr w:type="spellEnd"/>
      <w:r w:rsidRPr="001959D9">
        <w:t xml:space="preserve"> is deactivated</w:t>
      </w:r>
      <w:r w:rsidRPr="00B529D8">
        <w:t xml:space="preserve">, UE does not have to perform any measurement or operations on the </w:t>
      </w:r>
      <w:proofErr w:type="spellStart"/>
      <w:r w:rsidRPr="00B529D8">
        <w:t>SCell</w:t>
      </w:r>
      <w:proofErr w:type="spellEnd"/>
      <w:r w:rsidRPr="00075F9A">
        <w:t xml:space="preserve">, whereas for </w:t>
      </w:r>
      <w:proofErr w:type="spellStart"/>
      <w:r w:rsidRPr="00075F9A">
        <w:t>SCell</w:t>
      </w:r>
      <w:proofErr w:type="spellEnd"/>
      <w:r w:rsidRPr="00075F9A">
        <w:t xml:space="preserve"> dormancy state, UE may</w:t>
      </w:r>
      <w:r w:rsidRPr="001959D9">
        <w:t xml:space="preserve"> perform CQI measurements and reporting, albeit at a much sparser periodicity. It is expected that transitioning from dormancy state to activated state is still much shorter than transitioning from deactivated state</w:t>
      </w:r>
      <w:r>
        <w:t xml:space="preserve">, if it is implemented similar to BWP transition. Based on initial estimates, even for the best optimization scenario, </w:t>
      </w:r>
      <w:proofErr w:type="spellStart"/>
      <w:r>
        <w:t>SCell</w:t>
      </w:r>
      <w:proofErr w:type="spellEnd"/>
      <w:r>
        <w:t xml:space="preserve"> activation latency may be reduced to 6~7 milliseconds, but still quite large compared to </w:t>
      </w:r>
      <w:proofErr w:type="spellStart"/>
      <w:r>
        <w:t>SCell</w:t>
      </w:r>
      <w:proofErr w:type="spellEnd"/>
      <w:r>
        <w:t xml:space="preserve"> dormancy BWP transition latency.</w:t>
      </w:r>
    </w:p>
    <w:tbl>
      <w:tblPr>
        <w:tblStyle w:val="TableGrid"/>
        <w:tblW w:w="0" w:type="auto"/>
        <w:tblInd w:w="895" w:type="dxa"/>
        <w:tblLook w:val="04A0" w:firstRow="1" w:lastRow="0" w:firstColumn="1" w:lastColumn="0" w:noHBand="0" w:noVBand="1"/>
      </w:tblPr>
      <w:tblGrid>
        <w:gridCol w:w="3060"/>
        <w:gridCol w:w="1530"/>
        <w:gridCol w:w="3510"/>
      </w:tblGrid>
      <w:tr w:rsidR="00AB690F" w14:paraId="08EC1698" w14:textId="77777777" w:rsidTr="00850AAF">
        <w:tc>
          <w:tcPr>
            <w:tcW w:w="3060" w:type="dxa"/>
          </w:tcPr>
          <w:p w14:paraId="56A1909A" w14:textId="77777777" w:rsidR="00AB690F" w:rsidRPr="00F45E8B" w:rsidRDefault="00AB690F" w:rsidP="00850AAF">
            <w:pPr>
              <w:rPr>
                <w:b/>
              </w:rPr>
            </w:pPr>
            <w:r w:rsidRPr="00F45E8B">
              <w:rPr>
                <w:b/>
              </w:rPr>
              <w:t>Scheme</w:t>
            </w:r>
          </w:p>
        </w:tc>
        <w:tc>
          <w:tcPr>
            <w:tcW w:w="1530" w:type="dxa"/>
          </w:tcPr>
          <w:p w14:paraId="0F355AA3" w14:textId="77777777" w:rsidR="00AB690F" w:rsidRDefault="00AB690F" w:rsidP="00850AAF">
            <w:pPr>
              <w:rPr>
                <w:b/>
              </w:rPr>
            </w:pPr>
            <w:r w:rsidRPr="00F45E8B">
              <w:rPr>
                <w:b/>
              </w:rPr>
              <w:t>Latency</w:t>
            </w:r>
          </w:p>
          <w:p w14:paraId="0CE2C7E8" w14:textId="77777777" w:rsidR="00AB690F" w:rsidRPr="00F45E8B" w:rsidRDefault="00AB690F" w:rsidP="00850AAF">
            <w:pPr>
              <w:rPr>
                <w:b/>
              </w:rPr>
            </w:pPr>
            <w:r>
              <w:rPr>
                <w:b/>
              </w:rPr>
              <w:t>(15kHz SCS)</w:t>
            </w:r>
          </w:p>
        </w:tc>
        <w:tc>
          <w:tcPr>
            <w:tcW w:w="3510" w:type="dxa"/>
          </w:tcPr>
          <w:p w14:paraId="731BB498" w14:textId="77777777" w:rsidR="00AB690F" w:rsidRPr="00F45E8B" w:rsidRDefault="00AB690F" w:rsidP="00850AAF">
            <w:pPr>
              <w:rPr>
                <w:b/>
              </w:rPr>
            </w:pPr>
            <w:r>
              <w:rPr>
                <w:b/>
              </w:rPr>
              <w:t>Comment</w:t>
            </w:r>
          </w:p>
        </w:tc>
      </w:tr>
      <w:tr w:rsidR="00AB690F" w14:paraId="02BEA592" w14:textId="77777777" w:rsidTr="00850AAF">
        <w:tc>
          <w:tcPr>
            <w:tcW w:w="3060" w:type="dxa"/>
          </w:tcPr>
          <w:p w14:paraId="642B83EF" w14:textId="77777777" w:rsidR="00AB690F" w:rsidRDefault="00AB690F" w:rsidP="00850AAF">
            <w:r w:rsidRPr="001D0819">
              <w:t>Dormant BWP switching</w:t>
            </w:r>
          </w:p>
        </w:tc>
        <w:tc>
          <w:tcPr>
            <w:tcW w:w="1530" w:type="dxa"/>
          </w:tcPr>
          <w:p w14:paraId="747142EF" w14:textId="77777777" w:rsidR="00AB690F" w:rsidRDefault="00AB690F" w:rsidP="00850AAF">
            <w:r w:rsidRPr="001D0819">
              <w:t xml:space="preserve">0.4~2 </w:t>
            </w:r>
            <w:proofErr w:type="spellStart"/>
            <w:r w:rsidRPr="001D0819">
              <w:t>msec</w:t>
            </w:r>
            <w:proofErr w:type="spellEnd"/>
          </w:p>
        </w:tc>
        <w:tc>
          <w:tcPr>
            <w:tcW w:w="3510" w:type="dxa"/>
          </w:tcPr>
          <w:p w14:paraId="3821C63B" w14:textId="77777777" w:rsidR="00AB690F" w:rsidRDefault="00AB690F" w:rsidP="00850AAF">
            <w:pPr>
              <w:jc w:val="left"/>
            </w:pPr>
            <w:r>
              <w:t>BWP transition latency for multiple CC is to be decided in RAN4</w:t>
            </w:r>
          </w:p>
        </w:tc>
      </w:tr>
      <w:tr w:rsidR="00AB690F" w14:paraId="5C02A423" w14:textId="77777777" w:rsidTr="00850AAF">
        <w:tc>
          <w:tcPr>
            <w:tcW w:w="3060" w:type="dxa"/>
          </w:tcPr>
          <w:p w14:paraId="66E2873C" w14:textId="77777777" w:rsidR="00AB690F" w:rsidRPr="001D0819" w:rsidRDefault="00AB690F" w:rsidP="00850AAF">
            <w:r w:rsidRPr="00F45E8B">
              <w:t xml:space="preserve">Fast </w:t>
            </w:r>
            <w:proofErr w:type="spellStart"/>
            <w:r w:rsidRPr="00F45E8B">
              <w:t>Scell</w:t>
            </w:r>
            <w:proofErr w:type="spellEnd"/>
            <w:r w:rsidRPr="00F45E8B">
              <w:t xml:space="preserve"> activation</w:t>
            </w:r>
          </w:p>
        </w:tc>
        <w:tc>
          <w:tcPr>
            <w:tcW w:w="1530" w:type="dxa"/>
          </w:tcPr>
          <w:p w14:paraId="1B6B07A8" w14:textId="77777777" w:rsidR="00AB690F" w:rsidRPr="001D0819" w:rsidRDefault="00AB690F" w:rsidP="00850AAF">
            <w:r w:rsidRPr="00F45E8B">
              <w:t>6</w:t>
            </w:r>
            <w:r>
              <w:t>~7</w:t>
            </w:r>
            <w:r w:rsidRPr="00F45E8B">
              <w:t xml:space="preserve"> </w:t>
            </w:r>
            <w:proofErr w:type="spellStart"/>
            <w:r w:rsidRPr="00F45E8B">
              <w:t>msec</w:t>
            </w:r>
            <w:proofErr w:type="spellEnd"/>
            <w:r w:rsidRPr="00F45E8B">
              <w:t xml:space="preserve"> </w:t>
            </w:r>
          </w:p>
        </w:tc>
        <w:tc>
          <w:tcPr>
            <w:tcW w:w="3510" w:type="dxa"/>
          </w:tcPr>
          <w:p w14:paraId="74117000" w14:textId="77777777" w:rsidR="00AB690F" w:rsidRDefault="00AB690F" w:rsidP="00850AAF">
            <w:pPr>
              <w:jc w:val="left"/>
            </w:pPr>
            <w:r>
              <w:t>B</w:t>
            </w:r>
            <w:r w:rsidRPr="00F45E8B">
              <w:t xml:space="preserve">est </w:t>
            </w:r>
            <w:r>
              <w:t>optimization estimate</w:t>
            </w:r>
          </w:p>
        </w:tc>
      </w:tr>
      <w:tr w:rsidR="00AB690F" w14:paraId="2F6202E4" w14:textId="77777777" w:rsidTr="00850AAF">
        <w:tc>
          <w:tcPr>
            <w:tcW w:w="3060" w:type="dxa"/>
          </w:tcPr>
          <w:p w14:paraId="6C5FC188" w14:textId="77777777" w:rsidR="00AB690F" w:rsidRPr="001D0819" w:rsidRDefault="00AB690F" w:rsidP="00850AAF">
            <w:r>
              <w:t xml:space="preserve">Rel-15 </w:t>
            </w:r>
            <w:proofErr w:type="spellStart"/>
            <w:r>
              <w:t>SCell</w:t>
            </w:r>
            <w:proofErr w:type="spellEnd"/>
            <w:r>
              <w:t xml:space="preserve"> activation (baseline)</w:t>
            </w:r>
          </w:p>
        </w:tc>
        <w:tc>
          <w:tcPr>
            <w:tcW w:w="1530" w:type="dxa"/>
          </w:tcPr>
          <w:p w14:paraId="3090710C" w14:textId="38FA3C71" w:rsidR="00AB690F" w:rsidRPr="001D0819" w:rsidRDefault="00AB690F" w:rsidP="00850AAF">
            <w:r>
              <w:t xml:space="preserve">24~84 </w:t>
            </w:r>
            <w:proofErr w:type="spellStart"/>
            <w:r>
              <w:t>msec</w:t>
            </w:r>
            <w:proofErr w:type="spellEnd"/>
          </w:p>
        </w:tc>
        <w:tc>
          <w:tcPr>
            <w:tcW w:w="3510" w:type="dxa"/>
          </w:tcPr>
          <w:p w14:paraId="304DAFE7" w14:textId="77777777" w:rsidR="00AB690F" w:rsidRDefault="00AB690F" w:rsidP="00850AAF">
            <w:pPr>
              <w:jc w:val="left"/>
            </w:pPr>
            <w:r>
              <w:t xml:space="preserve">Upper range is for unknown cell. Lower range for known cell with </w:t>
            </w:r>
            <w:proofErr w:type="spellStart"/>
            <w:r>
              <w:t>SCell</w:t>
            </w:r>
            <w:proofErr w:type="spellEnd"/>
            <w:r>
              <w:t xml:space="preserve"> measurement cycle less than 160 msec.</w:t>
            </w:r>
          </w:p>
        </w:tc>
      </w:tr>
    </w:tbl>
    <w:p w14:paraId="1C6B2CC7" w14:textId="77777777" w:rsidR="00AB690F" w:rsidRDefault="00AB690F" w:rsidP="00D916B3"/>
    <w:p w14:paraId="6B4FCDDF" w14:textId="6EE2790D" w:rsidR="000307E8" w:rsidRPr="000307E8" w:rsidRDefault="00D916B3" w:rsidP="000307E8">
      <w:bookmarkStart w:id="15" w:name="_Hlk534965862"/>
      <w:r w:rsidRPr="001959D9">
        <w:t xml:space="preserve">One way the two </w:t>
      </w:r>
      <w:r w:rsidR="00AB690F">
        <w:t xml:space="preserve">proposed schemes </w:t>
      </w:r>
      <w:bookmarkEnd w:id="15"/>
      <w:r w:rsidRPr="001959D9">
        <w:t xml:space="preserve">can be differentiated is that </w:t>
      </w:r>
      <w:proofErr w:type="spellStart"/>
      <w:r w:rsidRPr="001959D9">
        <w:t>SCell</w:t>
      </w:r>
      <w:proofErr w:type="spellEnd"/>
      <w:r w:rsidRPr="001959D9">
        <w:t xml:space="preserve"> dormancy state targets faster </w:t>
      </w:r>
      <w:r w:rsidRPr="00CC50CB">
        <w:t>(</w:t>
      </w:r>
      <w:r w:rsidRPr="00B30F45">
        <w:t xml:space="preserve">short-term) traffic variations, while fast </w:t>
      </w:r>
      <w:proofErr w:type="spellStart"/>
      <w:r w:rsidRPr="00B30F45">
        <w:t>SCell</w:t>
      </w:r>
      <w:proofErr w:type="spellEnd"/>
      <w:r w:rsidRPr="00B30F45">
        <w:t xml:space="preserve"> activation/deactivation targets slower (long-term) traffic variations.</w:t>
      </w:r>
    </w:p>
    <w:p w14:paraId="6F99D8D3" w14:textId="77777777" w:rsidR="000307E8" w:rsidRPr="000307E8" w:rsidRDefault="000307E8" w:rsidP="000307E8"/>
    <w:p w14:paraId="7C1FF762" w14:textId="027E26B4" w:rsidR="000307E8" w:rsidRPr="000307E8" w:rsidRDefault="0055353A" w:rsidP="000307E8">
      <w:pPr>
        <w:keepNext/>
        <w:keepLines/>
        <w:numPr>
          <w:ilvl w:val="1"/>
          <w:numId w:val="2"/>
        </w:numPr>
        <w:spacing w:before="180"/>
        <w:outlineLvl w:val="1"/>
        <w:rPr>
          <w:rFonts w:ascii="Arial" w:hAnsi="Arial"/>
          <w:sz w:val="32"/>
          <w:lang w:val="en-GB"/>
        </w:rPr>
      </w:pPr>
      <w:r>
        <w:rPr>
          <w:rFonts w:ascii="Arial" w:hAnsi="Arial"/>
          <w:sz w:val="32"/>
          <w:lang w:val="en-GB"/>
        </w:rPr>
        <w:t>SCG RACH Procedure</w:t>
      </w:r>
      <w:r w:rsidR="000307E8" w:rsidRPr="000307E8">
        <w:rPr>
          <w:rFonts w:ascii="Arial" w:hAnsi="Arial"/>
          <w:sz w:val="32"/>
          <w:lang w:val="en-GB"/>
        </w:rPr>
        <w:t xml:space="preserve"> Latency Reduction</w:t>
      </w:r>
    </w:p>
    <w:p w14:paraId="7162579F" w14:textId="77777777"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16" w:name="_Hlk534898345"/>
      <w:r w:rsidRPr="000307E8">
        <w:rPr>
          <w:bCs/>
        </w:rPr>
        <w:t>o</w:t>
      </w:r>
      <w:r w:rsidRPr="000307E8">
        <w:rPr>
          <w:bCs/>
        </w:rPr>
        <w:tab/>
      </w:r>
      <w:bookmarkEnd w:id="16"/>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516545ED" w:rsidR="000307E8" w:rsidRP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512C0F8D" w14:textId="4E4C86D9" w:rsidR="000307E8" w:rsidRPr="000307E8" w:rsidRDefault="000307E8" w:rsidP="000307E8">
      <w:pPr>
        <w:spacing w:before="120" w:after="120"/>
        <w:rPr>
          <w:b/>
          <w:bCs/>
        </w:rPr>
      </w:pPr>
      <w:bookmarkStart w:id="17" w:name="_Toc534997695"/>
      <w:r w:rsidRPr="000307E8">
        <w:rPr>
          <w:b/>
          <w:bCs/>
        </w:rPr>
        <w:t xml:space="preserve">Proposal </w:t>
      </w:r>
      <w:r w:rsidRPr="000307E8">
        <w:rPr>
          <w:b/>
          <w:bCs/>
        </w:rPr>
        <w:fldChar w:fldCharType="begin"/>
      </w:r>
      <w:r w:rsidRPr="000307E8">
        <w:rPr>
          <w:b/>
          <w:bCs/>
        </w:rPr>
        <w:instrText xml:space="preserve"> SEQ Proposal \* ARABIC </w:instrText>
      </w:r>
      <w:r w:rsidRPr="000307E8">
        <w:rPr>
          <w:b/>
          <w:bCs/>
        </w:rPr>
        <w:fldChar w:fldCharType="separate"/>
      </w:r>
      <w:r w:rsidR="00B578D2">
        <w:rPr>
          <w:b/>
          <w:bCs/>
          <w:noProof/>
        </w:rPr>
        <w:t>5</w:t>
      </w:r>
      <w:r w:rsidRPr="000307E8">
        <w:rPr>
          <w:b/>
          <w:bCs/>
        </w:rPr>
        <w:fldChar w:fldCharType="end"/>
      </w:r>
      <w:r w:rsidR="006D5329">
        <w:rPr>
          <w:b/>
          <w:bCs/>
        </w:rPr>
        <w:t xml:space="preserve">: Consider </w:t>
      </w:r>
      <w:r w:rsidR="00C010A1">
        <w:rPr>
          <w:b/>
          <w:bCs/>
        </w:rPr>
        <w:t>latency reduction mechanisms</w:t>
      </w:r>
      <w:r w:rsidRPr="000307E8">
        <w:rPr>
          <w:b/>
          <w:bCs/>
        </w:rPr>
        <w:t xml:space="preserve"> </w:t>
      </w:r>
      <w:r w:rsidR="00C010A1">
        <w:rPr>
          <w:b/>
          <w:bCs/>
        </w:rPr>
        <w:t>for RACH procedure</w:t>
      </w:r>
      <w:r w:rsidR="006D5329">
        <w:rPr>
          <w:b/>
          <w:bCs/>
        </w:rPr>
        <w:t xml:space="preserve"> on SCG</w:t>
      </w:r>
      <w:r w:rsidR="00C010A1">
        <w:rPr>
          <w:b/>
          <w:bCs/>
        </w:rPr>
        <w:t>, including both CBRA and CFRA.</w:t>
      </w:r>
      <w:bookmarkEnd w:id="17"/>
      <w:r w:rsidR="00C010A1">
        <w:rPr>
          <w:b/>
          <w:bCs/>
        </w:rPr>
        <w:t xml:space="preserve"> </w:t>
      </w:r>
    </w:p>
    <w:p w14:paraId="225D6A18" w14:textId="77777777" w:rsidR="000307E8" w:rsidRPr="000307E8" w:rsidRDefault="000307E8" w:rsidP="000307E8"/>
    <w:p w14:paraId="74BBD456" w14:textId="77777777" w:rsidR="000307E8" w:rsidRPr="000307E8" w:rsidRDefault="000307E8" w:rsidP="000307E8">
      <w:r w:rsidRPr="000307E8">
        <w:rPr>
          <w:noProof/>
        </w:rPr>
        <w:lastRenderedPageBreak/>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3E0B3EB0" w:rsidR="000307E8" w:rsidRPr="000307E8" w:rsidRDefault="000307E8" w:rsidP="000307E8">
      <w:pPr>
        <w:spacing w:before="120" w:after="120"/>
        <w:jc w:val="center"/>
        <w:rPr>
          <w:bCs/>
          <w:i/>
          <w:szCs w:val="22"/>
          <w:lang w:eastAsia="zh-CN"/>
        </w:rPr>
      </w:pPr>
      <w:bookmarkStart w:id="18" w:name="_Ref525819517"/>
      <w:bookmarkStart w:id="19"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B578D2">
        <w:rPr>
          <w:b/>
          <w:bCs/>
          <w:noProof/>
          <w:szCs w:val="22"/>
        </w:rPr>
        <w:t>3</w:t>
      </w:r>
      <w:r w:rsidRPr="000307E8">
        <w:rPr>
          <w:bCs/>
          <w:i/>
          <w:szCs w:val="22"/>
        </w:rPr>
        <w:fldChar w:fldCharType="end"/>
      </w:r>
      <w:bookmarkEnd w:id="18"/>
      <w:r w:rsidRPr="000307E8">
        <w:rPr>
          <w:b/>
          <w:bCs/>
          <w:szCs w:val="22"/>
        </w:rPr>
        <w:t>: DC scenarios with NR as SCG</w:t>
      </w:r>
    </w:p>
    <w:bookmarkEnd w:id="19"/>
    <w:p w14:paraId="2FDB9E65" w14:textId="77777777" w:rsidR="000307E8" w:rsidRPr="000307E8" w:rsidRDefault="000307E8" w:rsidP="000307E8"/>
    <w:p w14:paraId="17585FFD" w14:textId="77777777" w:rsidR="000307E8" w:rsidRPr="000307E8" w:rsidRDefault="000307E8" w:rsidP="000307E8">
      <w:pPr>
        <w:keepNext/>
        <w:keepLines/>
        <w:numPr>
          <w:ilvl w:val="1"/>
          <w:numId w:val="2"/>
        </w:numPr>
        <w:spacing w:before="180"/>
        <w:outlineLvl w:val="1"/>
        <w:rPr>
          <w:rFonts w:ascii="Arial" w:hAnsi="Arial"/>
          <w:sz w:val="32"/>
          <w:lang w:val="en-GB"/>
        </w:rPr>
      </w:pPr>
      <w:r w:rsidRPr="000307E8">
        <w:rPr>
          <w:rFonts w:ascii="Arial" w:hAnsi="Arial"/>
          <w:sz w:val="32"/>
          <w:lang w:val="en-GB"/>
        </w:rPr>
        <w:t>CSI-RS Resource Repetition for Mobility</w:t>
      </w:r>
    </w:p>
    <w:p w14:paraId="34671CFA" w14:textId="0C8B321D"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28" type="#_x0000_t75" style="width:428.5pt;height:148.5pt" o:ole="">
            <v:imagedata r:id="rId19" o:title=""/>
          </v:shape>
          <o:OLEObject Type="Embed" ProgID="Visio.Drawing.11" ShapeID="_x0000_i1028" DrawAspect="Content" ObjectID="_1608749029" r:id="rId20"/>
        </w:object>
      </w:r>
    </w:p>
    <w:p w14:paraId="6D06F458" w14:textId="5D6C1E72"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B578D2">
        <w:rPr>
          <w:b/>
          <w:bCs/>
          <w:noProof/>
          <w:szCs w:val="22"/>
        </w:rPr>
        <w:t>4</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64EC80D4" w:rsidR="000307E8" w:rsidRDefault="000307E8" w:rsidP="000307E8">
      <w:r w:rsidRPr="000307E8">
        <w:t>However, according to</w:t>
      </w:r>
      <w:r w:rsidR="001C1DD6" w:rsidRPr="001C1DD6">
        <w:t xml:space="preserve"> </w:t>
      </w:r>
      <w:r w:rsidR="00911F07">
        <w:t>[4</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1E59D313" w14:textId="7765ED21" w:rsidR="00A74FCF" w:rsidRDefault="00A74FCF" w:rsidP="00A74FCF">
      <w:pPr>
        <w:spacing w:before="120" w:after="120"/>
        <w:rPr>
          <w:b/>
          <w:bCs/>
        </w:rPr>
      </w:pPr>
      <w:bookmarkStart w:id="20" w:name="_Toc534997696"/>
      <w:r w:rsidRPr="000307E8">
        <w:rPr>
          <w:b/>
          <w:bCs/>
        </w:rPr>
        <w:t xml:space="preserve">Proposal </w:t>
      </w:r>
      <w:r w:rsidRPr="000307E8">
        <w:rPr>
          <w:b/>
          <w:bCs/>
        </w:rPr>
        <w:fldChar w:fldCharType="begin"/>
      </w:r>
      <w:r w:rsidRPr="000307E8">
        <w:rPr>
          <w:b/>
          <w:bCs/>
        </w:rPr>
        <w:instrText xml:space="preserve"> SEQ Proposal \* ARABIC </w:instrText>
      </w:r>
      <w:r w:rsidRPr="000307E8">
        <w:rPr>
          <w:b/>
          <w:bCs/>
        </w:rPr>
        <w:fldChar w:fldCharType="separate"/>
      </w:r>
      <w:r w:rsidR="00B578D2">
        <w:rPr>
          <w:b/>
          <w:bCs/>
          <w:noProof/>
        </w:rPr>
        <w:t>6</w:t>
      </w:r>
      <w:r w:rsidRPr="000307E8">
        <w:rPr>
          <w:b/>
          <w:bCs/>
        </w:rPr>
        <w:fldChar w:fldCharType="end"/>
      </w:r>
      <w:r w:rsidRPr="000307E8">
        <w:rPr>
          <w:b/>
          <w:bCs/>
        </w:rPr>
        <w:t xml:space="preserve">: </w:t>
      </w:r>
      <w:r>
        <w:rPr>
          <w:b/>
          <w:bCs/>
        </w:rPr>
        <w:t>Support repetition of CSI-RS for mobility</w:t>
      </w:r>
      <w:r w:rsidRPr="000307E8">
        <w:rPr>
          <w:b/>
          <w:bCs/>
        </w:rPr>
        <w:t>.</w:t>
      </w:r>
      <w:bookmarkEnd w:id="20"/>
    </w:p>
    <w:p w14:paraId="16CFBAF1" w14:textId="64614D05" w:rsidR="00E4038C" w:rsidRDefault="00E4038C" w:rsidP="00387D4C">
      <w:pPr>
        <w:pStyle w:val="Heading1"/>
        <w:rPr>
          <w:lang w:eastAsia="zh-CN"/>
        </w:rPr>
      </w:pPr>
      <w:bookmarkStart w:id="21" w:name="_Toc503314554"/>
      <w:bookmarkStart w:id="22" w:name="_Toc503531337"/>
      <w:bookmarkEnd w:id="21"/>
      <w:bookmarkEnd w:id="22"/>
      <w:r w:rsidRPr="00C227E3">
        <w:t>Conclusion</w:t>
      </w:r>
    </w:p>
    <w:p w14:paraId="4A7CCD54" w14:textId="2CBEC276" w:rsidR="00AF5673" w:rsidRDefault="0088318A" w:rsidP="00AF5673">
      <w:pPr>
        <w:spacing w:after="120"/>
      </w:pPr>
      <w:r>
        <w:t>In this contribution, t</w:t>
      </w:r>
      <w:r w:rsidR="007B645F">
        <w:t>he following</w:t>
      </w:r>
      <w:r w:rsidR="00EC3500">
        <w:t xml:space="preserve"> </w:t>
      </w:r>
      <w:r w:rsidR="007B645F">
        <w:t>proposals have been made</w:t>
      </w:r>
      <w:r w:rsidR="00D20DBB">
        <w:t>.</w:t>
      </w:r>
    </w:p>
    <w:p w14:paraId="3AF65DCE" w14:textId="3DE21821" w:rsidR="00B578D2" w:rsidRPr="008B665B" w:rsidRDefault="009C3A3A">
      <w:pPr>
        <w:pStyle w:val="TableofFigures"/>
        <w:tabs>
          <w:tab w:val="right" w:leader="dot" w:pos="9628"/>
        </w:tabs>
        <w:rPr>
          <w:rFonts w:asciiTheme="minorHAnsi" w:eastAsiaTheme="minorEastAsia" w:hAnsiTheme="minorHAnsi" w:cstheme="minorBidi"/>
          <w:b/>
          <w:noProof/>
          <w:sz w:val="22"/>
          <w:szCs w:val="22"/>
        </w:rPr>
      </w:pPr>
      <w:r>
        <w:fldChar w:fldCharType="begin"/>
      </w:r>
      <w:r>
        <w:instrText xml:space="preserve"> TOC \n \h \z \c "Proposal" </w:instrText>
      </w:r>
      <w:r>
        <w:fldChar w:fldCharType="separate"/>
      </w:r>
      <w:hyperlink w:anchor="_Toc534997691" w:history="1">
        <w:r w:rsidR="00B578D2" w:rsidRPr="008B665B">
          <w:rPr>
            <w:rStyle w:val="Hyperlink"/>
            <w:b/>
            <w:noProof/>
          </w:rPr>
          <w:t>Proposal 1: A-TRS/CSI triggering from SCell activation command should be supported in Rel-16 to greatly reduce SCell activation time.</w:t>
        </w:r>
      </w:hyperlink>
    </w:p>
    <w:p w14:paraId="18796D4C" w14:textId="7D502136" w:rsidR="00B578D2" w:rsidRPr="008B665B" w:rsidRDefault="00057629">
      <w:pPr>
        <w:pStyle w:val="TableofFigures"/>
        <w:tabs>
          <w:tab w:val="right" w:leader="dot" w:pos="9628"/>
        </w:tabs>
        <w:rPr>
          <w:rFonts w:asciiTheme="minorHAnsi" w:eastAsiaTheme="minorEastAsia" w:hAnsiTheme="minorHAnsi" w:cstheme="minorBidi"/>
          <w:b/>
          <w:noProof/>
          <w:sz w:val="22"/>
          <w:szCs w:val="22"/>
        </w:rPr>
      </w:pPr>
      <w:hyperlink w:anchor="_Toc534997692" w:history="1">
        <w:r w:rsidR="00B578D2" w:rsidRPr="008B665B">
          <w:rPr>
            <w:rStyle w:val="Hyperlink"/>
            <w:b/>
            <w:noProof/>
          </w:rPr>
          <w:t>Proposal 2: DCI-based signaling for SCell activation/deactivation should be supported in Rel-16, if other enhancements are also adopted to greatly reduce the overall activation timeline.</w:t>
        </w:r>
      </w:hyperlink>
    </w:p>
    <w:p w14:paraId="0562BEB3" w14:textId="3FBA2046" w:rsidR="00B578D2" w:rsidRPr="008B665B" w:rsidRDefault="00057629">
      <w:pPr>
        <w:pStyle w:val="TableofFigures"/>
        <w:tabs>
          <w:tab w:val="right" w:leader="dot" w:pos="9628"/>
        </w:tabs>
        <w:rPr>
          <w:rFonts w:asciiTheme="minorHAnsi" w:eastAsiaTheme="minorEastAsia" w:hAnsiTheme="minorHAnsi" w:cstheme="minorBidi"/>
          <w:b/>
          <w:noProof/>
          <w:sz w:val="22"/>
          <w:szCs w:val="22"/>
        </w:rPr>
      </w:pPr>
      <w:hyperlink w:anchor="_Toc534997693" w:history="1">
        <w:r w:rsidR="00B578D2" w:rsidRPr="008B665B">
          <w:rPr>
            <w:rStyle w:val="Hyperlink"/>
            <w:b/>
            <w:noProof/>
          </w:rPr>
          <w:t>Proposal 3: SCell dormancy state should be supported in Rel-16 NR for power saving. The BWP framework should be enhanced to support operation with “dormant BWP”.</w:t>
        </w:r>
      </w:hyperlink>
    </w:p>
    <w:p w14:paraId="383A9472" w14:textId="3B6D0D2E" w:rsidR="00B578D2" w:rsidRPr="008B665B" w:rsidRDefault="00057629">
      <w:pPr>
        <w:pStyle w:val="TableofFigures"/>
        <w:tabs>
          <w:tab w:val="right" w:leader="dot" w:pos="9628"/>
        </w:tabs>
        <w:rPr>
          <w:rFonts w:asciiTheme="minorHAnsi" w:eastAsiaTheme="minorEastAsia" w:hAnsiTheme="minorHAnsi" w:cstheme="minorBidi"/>
          <w:b/>
          <w:noProof/>
          <w:sz w:val="22"/>
          <w:szCs w:val="22"/>
        </w:rPr>
      </w:pPr>
      <w:hyperlink w:anchor="_Toc534997694" w:history="1">
        <w:r w:rsidR="00B578D2" w:rsidRPr="008B665B">
          <w:rPr>
            <w:rStyle w:val="Hyperlink"/>
            <w:b/>
            <w:noProof/>
          </w:rPr>
          <w:t>Proposal 4: Semi-persistent search space configuration based on DCI-signaling can be considered to support fast transitioning in and out of SCell dormancy state.</w:t>
        </w:r>
      </w:hyperlink>
    </w:p>
    <w:p w14:paraId="3A5DB4D4" w14:textId="3CC01925" w:rsidR="00B578D2" w:rsidRDefault="00057629">
      <w:pPr>
        <w:pStyle w:val="TableofFigures"/>
        <w:tabs>
          <w:tab w:val="right" w:leader="dot" w:pos="9628"/>
        </w:tabs>
        <w:rPr>
          <w:rFonts w:asciiTheme="minorHAnsi" w:eastAsiaTheme="minorEastAsia" w:hAnsiTheme="minorHAnsi" w:cstheme="minorBidi"/>
          <w:noProof/>
          <w:sz w:val="22"/>
          <w:szCs w:val="22"/>
        </w:rPr>
      </w:pPr>
      <w:hyperlink w:anchor="_Toc534997695" w:history="1">
        <w:r w:rsidR="00B578D2" w:rsidRPr="00715BAB">
          <w:rPr>
            <w:rStyle w:val="Hyperlink"/>
            <w:b/>
            <w:bCs/>
            <w:noProof/>
          </w:rPr>
          <w:t>Proposal 5: Consider latency reduction mechanisms for RACH procedure on SCG, including both CBRA and CFRA.</w:t>
        </w:r>
      </w:hyperlink>
    </w:p>
    <w:p w14:paraId="37EEF392" w14:textId="59F877B6" w:rsidR="00B578D2" w:rsidRDefault="00057629">
      <w:pPr>
        <w:pStyle w:val="TableofFigures"/>
        <w:tabs>
          <w:tab w:val="right" w:leader="dot" w:pos="9628"/>
        </w:tabs>
        <w:rPr>
          <w:rFonts w:asciiTheme="minorHAnsi" w:eastAsiaTheme="minorEastAsia" w:hAnsiTheme="minorHAnsi" w:cstheme="minorBidi"/>
          <w:noProof/>
          <w:sz w:val="22"/>
          <w:szCs w:val="22"/>
        </w:rPr>
      </w:pPr>
      <w:hyperlink w:anchor="_Toc534997696" w:history="1">
        <w:r w:rsidR="00B578D2" w:rsidRPr="00715BAB">
          <w:rPr>
            <w:rStyle w:val="Hyperlink"/>
            <w:b/>
            <w:bCs/>
            <w:noProof/>
          </w:rPr>
          <w:t>Proposal 6: Support repetition of CSI-RS for mobility.</w:t>
        </w:r>
      </w:hyperlink>
    </w:p>
    <w:p w14:paraId="6236B0A2" w14:textId="4ECA1E39" w:rsidR="009C3A3A" w:rsidRDefault="009C3A3A" w:rsidP="00AF5673">
      <w:pPr>
        <w:spacing w:after="120"/>
      </w:pPr>
      <w:r>
        <w:fldChar w:fldCharType="end"/>
      </w:r>
    </w:p>
    <w:p w14:paraId="100E5DD8" w14:textId="372C8C66" w:rsidR="00387D4C" w:rsidRDefault="00387D4C" w:rsidP="00387D4C">
      <w:pPr>
        <w:pStyle w:val="Heading1"/>
      </w:pPr>
      <w:r>
        <w:t>References</w:t>
      </w:r>
      <w:bookmarkStart w:id="23" w:name="_GoBack"/>
      <w:bookmarkEnd w:id="23"/>
    </w:p>
    <w:p w14:paraId="50F662A6" w14:textId="34B868F4" w:rsidR="000E0A6C" w:rsidRPr="000C65AB" w:rsidRDefault="000E0A6C" w:rsidP="000E0A6C">
      <w:pPr>
        <w:numPr>
          <w:ilvl w:val="0"/>
          <w:numId w:val="48"/>
        </w:numPr>
        <w:spacing w:after="120"/>
        <w:textAlignment w:val="auto"/>
      </w:pPr>
      <w:bookmarkStart w:id="24" w:name="_Ref534395477"/>
      <w:r>
        <w:t>R4-1811913, “CR to TS 38.133: Implementation of endorsed draft CRs from RAN4-AH-1807 and RAN4 #88</w:t>
      </w:r>
      <w:r w:rsidRPr="0036046C">
        <w:rPr>
          <w:rFonts w:cs="v4.2.0"/>
        </w:rPr>
        <w:t>”, Intel.</w:t>
      </w:r>
      <w:bookmarkEnd w:id="24"/>
    </w:p>
    <w:p w14:paraId="219F1A5B" w14:textId="59C3CA56" w:rsidR="000C65AB" w:rsidRDefault="000C65AB" w:rsidP="000C65AB">
      <w:pPr>
        <w:numPr>
          <w:ilvl w:val="0"/>
          <w:numId w:val="48"/>
        </w:numPr>
        <w:spacing w:after="120"/>
        <w:textAlignment w:val="auto"/>
      </w:pPr>
      <w:bookmarkStart w:id="25" w:name="_Ref525936700"/>
      <w:r w:rsidRPr="00B30F45">
        <w:t>R2-1714289, “</w:t>
      </w:r>
      <w:r w:rsidRPr="00B30F45">
        <w:rPr>
          <w:noProof/>
        </w:rPr>
        <w:t>Running CR for euCA Stage-2”</w:t>
      </w:r>
      <w:bookmarkEnd w:id="25"/>
    </w:p>
    <w:p w14:paraId="4736339D" w14:textId="1C6A55F0" w:rsidR="00F041BF" w:rsidRDefault="00F041BF" w:rsidP="000C65AB">
      <w:pPr>
        <w:numPr>
          <w:ilvl w:val="0"/>
          <w:numId w:val="48"/>
        </w:numPr>
        <w:spacing w:after="120"/>
        <w:textAlignment w:val="auto"/>
      </w:pPr>
      <w:bookmarkStart w:id="26" w:name="_Ref534965540"/>
      <w:r w:rsidRPr="00F041BF">
        <w:t>R1-1900911</w:t>
      </w:r>
      <w:r>
        <w:t>, “</w:t>
      </w:r>
      <w:r w:rsidRPr="00F041BF">
        <w:t>UE Adaptation to the Traffic and UE Power Consumption Characteristics</w:t>
      </w:r>
      <w:r>
        <w:t>”, RAN1 AH1901, Qualcomm.</w:t>
      </w:r>
      <w:bookmarkEnd w:id="26"/>
    </w:p>
    <w:p w14:paraId="366F8A04" w14:textId="25B54D62" w:rsidR="00A74FCF" w:rsidRDefault="00A74FCF" w:rsidP="00A74FCF">
      <w:pPr>
        <w:pStyle w:val="ListParagraph"/>
        <w:numPr>
          <w:ilvl w:val="0"/>
          <w:numId w:val="48"/>
        </w:numPr>
      </w:pPr>
      <w:r w:rsidRPr="00A75DB0">
        <w:t xml:space="preserve">3GPP TS 38.331 </w:t>
      </w:r>
      <w:r w:rsidRPr="00A470D9">
        <w:t>V15.3.0</w:t>
      </w:r>
    </w:p>
    <w:p w14:paraId="37665F00" w14:textId="0B2F606F" w:rsidR="00850AAF" w:rsidRDefault="00850AAF" w:rsidP="00850AAF"/>
    <w:sectPr w:rsidR="00850AAF" w:rsidSect="008331BB">
      <w:headerReference w:type="even" r:id="rId21"/>
      <w:footerReference w:type="even" r:id="rId22"/>
      <w:footerReference w:type="default" r:id="rId23"/>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F316F" w14:textId="77777777" w:rsidR="00057629" w:rsidRDefault="00057629">
      <w:r>
        <w:separator/>
      </w:r>
    </w:p>
  </w:endnote>
  <w:endnote w:type="continuationSeparator" w:id="0">
    <w:p w14:paraId="51B7E895" w14:textId="77777777" w:rsidR="00057629" w:rsidRDefault="00057629">
      <w:r>
        <w:continuationSeparator/>
      </w:r>
    </w:p>
  </w:endnote>
  <w:endnote w:type="continuationNotice" w:id="1">
    <w:p w14:paraId="3A0EFD57" w14:textId="77777777" w:rsidR="00057629" w:rsidRDefault="00057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850AAF" w:rsidRDefault="00850A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50AAF" w:rsidRDefault="00850A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850AAF" w:rsidRDefault="00850A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C7BAB" w14:textId="77777777" w:rsidR="00057629" w:rsidRDefault="00057629">
      <w:r>
        <w:separator/>
      </w:r>
    </w:p>
  </w:footnote>
  <w:footnote w:type="continuationSeparator" w:id="0">
    <w:p w14:paraId="2F65753B" w14:textId="77777777" w:rsidR="00057629" w:rsidRDefault="00057629">
      <w:r>
        <w:continuationSeparator/>
      </w:r>
    </w:p>
  </w:footnote>
  <w:footnote w:type="continuationNotice" w:id="1">
    <w:p w14:paraId="10519B3F" w14:textId="77777777" w:rsidR="00057629" w:rsidRDefault="000576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850AAF" w:rsidRDefault="00850A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1"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25"/>
  </w:num>
  <w:num w:numId="4">
    <w:abstractNumId w:val="44"/>
  </w:num>
  <w:num w:numId="5">
    <w:abstractNumId w:val="30"/>
  </w:num>
  <w:num w:numId="6">
    <w:abstractNumId w:val="43"/>
  </w:num>
  <w:num w:numId="7">
    <w:abstractNumId w:val="38"/>
  </w:num>
  <w:num w:numId="8">
    <w:abstractNumId w:val="35"/>
  </w:num>
  <w:num w:numId="9">
    <w:abstractNumId w:val="3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2"/>
  </w:num>
  <w:num w:numId="13">
    <w:abstractNumId w:val="40"/>
  </w:num>
  <w:num w:numId="14">
    <w:abstractNumId w:val="11"/>
  </w:num>
  <w:num w:numId="15">
    <w:abstractNumId w:val="16"/>
  </w:num>
  <w:num w:numId="16">
    <w:abstractNumId w:val="4"/>
  </w:num>
  <w:num w:numId="17">
    <w:abstractNumId w:val="33"/>
  </w:num>
  <w:num w:numId="18">
    <w:abstractNumId w:val="39"/>
  </w:num>
  <w:num w:numId="19">
    <w:abstractNumId w:val="9"/>
  </w:num>
  <w:num w:numId="20">
    <w:abstractNumId w:val="5"/>
  </w:num>
  <w:num w:numId="21">
    <w:abstractNumId w:val="41"/>
  </w:num>
  <w:num w:numId="22">
    <w:abstractNumId w:val="26"/>
  </w:num>
  <w:num w:numId="23">
    <w:abstractNumId w:val="31"/>
  </w:num>
  <w:num w:numId="24">
    <w:abstractNumId w:val="17"/>
  </w:num>
  <w:num w:numId="25">
    <w:abstractNumId w:val="12"/>
  </w:num>
  <w:num w:numId="26">
    <w:abstractNumId w:val="15"/>
  </w:num>
  <w:num w:numId="27">
    <w:abstractNumId w:val="14"/>
  </w:num>
  <w:num w:numId="28">
    <w:abstractNumId w:val="23"/>
  </w:num>
  <w:num w:numId="29">
    <w:abstractNumId w:val="29"/>
  </w:num>
  <w:num w:numId="30">
    <w:abstractNumId w:val="3"/>
  </w:num>
  <w:num w:numId="31">
    <w:abstractNumId w:val="2"/>
  </w:num>
  <w:num w:numId="32">
    <w:abstractNumId w:val="10"/>
  </w:num>
  <w:num w:numId="33">
    <w:abstractNumId w:val="7"/>
  </w:num>
  <w:num w:numId="34">
    <w:abstractNumId w:val="28"/>
  </w:num>
  <w:num w:numId="35">
    <w:abstractNumId w:val="21"/>
  </w:num>
  <w:num w:numId="36">
    <w:abstractNumId w:val="27"/>
  </w:num>
  <w:num w:numId="37">
    <w:abstractNumId w:val="42"/>
  </w:num>
  <w:num w:numId="38">
    <w:abstractNumId w:val="13"/>
  </w:num>
  <w:num w:numId="39">
    <w:abstractNumId w:val="1"/>
  </w:num>
  <w:num w:numId="40">
    <w:abstractNumId w:val="22"/>
  </w:num>
  <w:num w:numId="41">
    <w:abstractNumId w:val="20"/>
  </w:num>
  <w:num w:numId="42">
    <w:abstractNumId w:val="45"/>
  </w:num>
  <w:num w:numId="43">
    <w:abstractNumId w:val="24"/>
  </w:num>
  <w:num w:numId="44">
    <w:abstractNumId w:val="19"/>
  </w:num>
  <w:num w:numId="45">
    <w:abstractNumId w:val="46"/>
  </w:num>
  <w:num w:numId="46">
    <w:abstractNumId w:val="36"/>
  </w:num>
  <w:num w:numId="47">
    <w:abstractNumId w:val="37"/>
  </w:num>
  <w:num w:numId="4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0C2"/>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629"/>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5AB"/>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61F"/>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0BB"/>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8CE"/>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27"/>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4FAE"/>
    <w:rsid w:val="003151F9"/>
    <w:rsid w:val="0031599D"/>
    <w:rsid w:val="00315DEC"/>
    <w:rsid w:val="00316064"/>
    <w:rsid w:val="00316842"/>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77"/>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ACB"/>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FC"/>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992"/>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53A"/>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1CE"/>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329"/>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7E5"/>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564"/>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214"/>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030"/>
    <w:rsid w:val="00826204"/>
    <w:rsid w:val="008263E0"/>
    <w:rsid w:val="00826D90"/>
    <w:rsid w:val="00827015"/>
    <w:rsid w:val="00827109"/>
    <w:rsid w:val="008272E9"/>
    <w:rsid w:val="00827A41"/>
    <w:rsid w:val="00827AF3"/>
    <w:rsid w:val="00831574"/>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AF"/>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5B"/>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F07"/>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48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A3A"/>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A7"/>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4FCF"/>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67"/>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606"/>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48D"/>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A1"/>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3B8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75"/>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F8F"/>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C13"/>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14"/>
    <w:rsid w:val="00EA5029"/>
    <w:rsid w:val="00EA5335"/>
    <w:rsid w:val="00EA630B"/>
    <w:rsid w:val="00EA6E29"/>
    <w:rsid w:val="00EA6FAE"/>
    <w:rsid w:val="00EA7B1C"/>
    <w:rsid w:val="00EA7CE6"/>
    <w:rsid w:val="00EA7D04"/>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4A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4DBF"/>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80D"/>
    <w:rsid w:val="00FD3905"/>
    <w:rsid w:val="00FD4CC0"/>
    <w:rsid w:val="00FD5999"/>
    <w:rsid w:val="00FD6318"/>
    <w:rsid w:val="00FD6A3D"/>
    <w:rsid w:val="00FD6D13"/>
    <w:rsid w:val="00FD6F9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634"/>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HR33RHYHUWRF-4-7905</_dlc_DocId>
    <_dlc_DocIdUrl xmlns="c06861ca-3f08-4d07-bff7-bb15bac121f4">
      <Url>https://projects.qualcomm.com/sites/pentari/_layouts/15/DocIdRedir.aspx?ID=HR33RHYHUWRF-4-7905</Url>
      <Description>HR33RHYHUWRF-4-7905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2CC8A7C6-7CBD-48B7-9348-983E5837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2266</Words>
  <Characters>12918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Peter Gaal</cp:lastModifiedBy>
  <cp:revision>65</cp:revision>
  <cp:lastPrinted>2018-04-07T03:05:00Z</cp:lastPrinted>
  <dcterms:created xsi:type="dcterms:W3CDTF">2019-01-09T03:27:00Z</dcterms:created>
  <dcterms:modified xsi:type="dcterms:W3CDTF">2019-01-12T05:55:00Z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15949e8d-ed0e-4061-895b-e38db64f6a5a</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